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9323" w14:textId="77777777" w:rsidR="00A74D30" w:rsidRPr="009B3DCA" w:rsidRDefault="00746438" w:rsidP="00A859A4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0C2D2F">
        <w:rPr>
          <w:rFonts w:cs="Arial"/>
          <w:b/>
          <w:sz w:val="20"/>
        </w:rPr>
        <w:t>PREDRAČUN ENO</w:t>
      </w:r>
      <w:r w:rsidRPr="009B3DCA">
        <w:rPr>
          <w:rFonts w:cs="Arial"/>
          <w:b/>
          <w:sz w:val="20"/>
        </w:rPr>
        <w:t>STAVNI</w:t>
      </w:r>
      <w:r w:rsidR="00A74D30" w:rsidRPr="009B3DCA">
        <w:rPr>
          <w:rFonts w:cs="Arial"/>
          <w:b/>
          <w:sz w:val="20"/>
        </w:rPr>
        <w:t xml:space="preserve"> </w:t>
      </w:r>
    </w:p>
    <w:p w14:paraId="75695B68" w14:textId="77777777" w:rsidR="00A74D30" w:rsidRPr="009B3DCA" w:rsidRDefault="00A74D30" w:rsidP="00A859A4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p w14:paraId="41831764" w14:textId="25A99296" w:rsidR="00A859A4" w:rsidRPr="009B3DCA" w:rsidRDefault="005D2D68" w:rsidP="00A859A4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9B3DCA">
        <w:rPr>
          <w:rFonts w:cs="Arial"/>
          <w:b/>
          <w:sz w:val="20"/>
        </w:rPr>
        <w:t xml:space="preserve">MORS </w:t>
      </w:r>
      <w:r w:rsidR="00E74B1A" w:rsidRPr="009B3DCA">
        <w:rPr>
          <w:rFonts w:cs="Arial"/>
          <w:b/>
          <w:sz w:val="20"/>
        </w:rPr>
        <w:t>54</w:t>
      </w:r>
      <w:r w:rsidRPr="009B3DCA">
        <w:rPr>
          <w:rFonts w:cs="Arial"/>
          <w:b/>
          <w:sz w:val="20"/>
        </w:rPr>
        <w:t>/</w:t>
      </w:r>
      <w:r w:rsidR="008D70C7" w:rsidRPr="009B3DCA">
        <w:rPr>
          <w:rFonts w:cs="Arial"/>
          <w:b/>
          <w:sz w:val="20"/>
        </w:rPr>
        <w:t>202</w:t>
      </w:r>
      <w:r w:rsidR="00E74B1A" w:rsidRPr="009B3DCA">
        <w:rPr>
          <w:rFonts w:cs="Arial"/>
          <w:b/>
          <w:sz w:val="20"/>
        </w:rPr>
        <w:t>5</w:t>
      </w:r>
      <w:r w:rsidRPr="009B3DCA">
        <w:rPr>
          <w:rFonts w:cs="Arial"/>
          <w:b/>
          <w:sz w:val="20"/>
        </w:rPr>
        <w:t>-</w:t>
      </w:r>
      <w:r w:rsidR="00E74B1A" w:rsidRPr="009B3DCA">
        <w:rPr>
          <w:rFonts w:cs="Arial"/>
          <w:b/>
          <w:sz w:val="20"/>
        </w:rPr>
        <w:t>ODP</w:t>
      </w:r>
      <w:r w:rsidR="00A859A4" w:rsidRPr="009B3DCA">
        <w:rPr>
          <w:rFonts w:cs="Arial"/>
          <w:b/>
          <w:sz w:val="20"/>
        </w:rPr>
        <w:t xml:space="preserve">; </w:t>
      </w:r>
      <w:r w:rsidR="00E74B1A" w:rsidRPr="009B3DCA">
        <w:rPr>
          <w:rFonts w:cs="Arial"/>
          <w:bCs/>
          <w:sz w:val="20"/>
        </w:rPr>
        <w:t>Nakup prikolic in zabojnikov za prevoz</w:t>
      </w:r>
      <w:r w:rsidR="00E74B1A" w:rsidRPr="009B3DCA">
        <w:rPr>
          <w:rFonts w:cs="Arial"/>
          <w:b/>
          <w:sz w:val="20"/>
        </w:rPr>
        <w:t xml:space="preserve"> </w:t>
      </w:r>
    </w:p>
    <w:p w14:paraId="5D2522B4" w14:textId="77777777" w:rsidR="00A859A4" w:rsidRPr="009B3DCA" w:rsidRDefault="00A859A4" w:rsidP="00E44A00">
      <w:pPr>
        <w:spacing w:line="288" w:lineRule="auto"/>
        <w:jc w:val="both"/>
        <w:rPr>
          <w:b/>
          <w:szCs w:val="20"/>
        </w:rPr>
      </w:pPr>
    </w:p>
    <w:p w14:paraId="74B14940" w14:textId="04CC8C25" w:rsidR="00E44A00" w:rsidRPr="009B3DCA" w:rsidRDefault="008D70C7" w:rsidP="00E44A00">
      <w:pPr>
        <w:spacing w:line="288" w:lineRule="auto"/>
        <w:jc w:val="both"/>
        <w:rPr>
          <w:b/>
          <w:szCs w:val="20"/>
        </w:rPr>
      </w:pPr>
      <w:r w:rsidRPr="009B3DCA">
        <w:rPr>
          <w:bCs/>
          <w:szCs w:val="20"/>
        </w:rPr>
        <w:t>PREDMET JAVNEGA NAROČILA</w:t>
      </w:r>
      <w:r w:rsidR="00E74B1A" w:rsidRPr="009B3DCA">
        <w:rPr>
          <w:b/>
          <w:szCs w:val="20"/>
        </w:rPr>
        <w:t xml:space="preserve"> – </w:t>
      </w:r>
      <w:r w:rsidR="00E44A00" w:rsidRPr="009B3DCA">
        <w:rPr>
          <w:b/>
          <w:szCs w:val="20"/>
        </w:rPr>
        <w:t>SKLOP 1</w:t>
      </w:r>
      <w:r w:rsidR="00E9545B" w:rsidRPr="009B3DCA">
        <w:rPr>
          <w:b/>
          <w:szCs w:val="20"/>
        </w:rPr>
        <w:t xml:space="preserve">: </w:t>
      </w:r>
      <w:r w:rsidR="00E74B1A" w:rsidRPr="009B3DCA">
        <w:rPr>
          <w:bCs/>
          <w:szCs w:val="20"/>
        </w:rPr>
        <w:t>Univerzalna prikolica za prevoz strojev in opreme</w:t>
      </w:r>
    </w:p>
    <w:p w14:paraId="505411BD" w14:textId="77777777" w:rsidR="00E44A00" w:rsidRPr="009B3DCA" w:rsidRDefault="00E44A00" w:rsidP="00E44A00">
      <w:pPr>
        <w:spacing w:line="288" w:lineRule="auto"/>
        <w:jc w:val="both"/>
        <w:rPr>
          <w:b/>
          <w:szCs w:val="20"/>
        </w:rPr>
      </w:pPr>
    </w:p>
    <w:p w14:paraId="4439524E" w14:textId="77777777" w:rsidR="00E44A00" w:rsidRPr="009B3DCA" w:rsidRDefault="005C425F" w:rsidP="005C425F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 xml:space="preserve">PONUDNIK: ____________________________________________________ </w:t>
      </w:r>
      <w:r w:rsidR="00E44A00" w:rsidRPr="009B3DCA">
        <w:rPr>
          <w:b/>
          <w:szCs w:val="20"/>
        </w:rPr>
        <w:t>ŠTEVILKA</w:t>
      </w:r>
      <w:r w:rsidR="008D70C7" w:rsidRPr="009B3DCA">
        <w:rPr>
          <w:b/>
          <w:szCs w:val="20"/>
        </w:rPr>
        <w:t xml:space="preserve"> PONUDBE</w:t>
      </w:r>
      <w:r w:rsidRPr="009B3DCA">
        <w:rPr>
          <w:b/>
          <w:szCs w:val="20"/>
        </w:rPr>
        <w:t>:</w:t>
      </w:r>
      <w:r w:rsidR="008D70C7" w:rsidRPr="009B3DCA">
        <w:rPr>
          <w:b/>
          <w:szCs w:val="20"/>
        </w:rPr>
        <w:t xml:space="preserve"> </w:t>
      </w:r>
      <w:r w:rsidR="00E44A00" w:rsidRPr="009B3DCA">
        <w:rPr>
          <w:b/>
          <w:szCs w:val="20"/>
        </w:rPr>
        <w:t>__________________, Z</w:t>
      </w:r>
      <w:r w:rsidRPr="009B3DCA">
        <w:rPr>
          <w:b/>
          <w:szCs w:val="20"/>
        </w:rPr>
        <w:t xml:space="preserve"> </w:t>
      </w:r>
      <w:r w:rsidR="00E44A00" w:rsidRPr="009B3DCA">
        <w:rPr>
          <w:b/>
          <w:szCs w:val="20"/>
        </w:rPr>
        <w:t>DNE__________________</w:t>
      </w:r>
    </w:p>
    <w:p w14:paraId="66176196" w14:textId="77777777" w:rsidR="00E9545B" w:rsidRPr="009B3DCA" w:rsidRDefault="00E9545B" w:rsidP="00E9545B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365"/>
        <w:gridCol w:w="1202"/>
        <w:gridCol w:w="1085"/>
        <w:gridCol w:w="1559"/>
        <w:gridCol w:w="1701"/>
        <w:gridCol w:w="1701"/>
        <w:gridCol w:w="1984"/>
      </w:tblGrid>
      <w:tr w:rsidR="00981BB6" w:rsidRPr="009B3DCA" w14:paraId="583C5E91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A079CDF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bookmarkStart w:id="0" w:name="_Hlk193438959"/>
            <w:r w:rsidRPr="009B3DCA">
              <w:rPr>
                <w:b/>
                <w:i/>
                <w:szCs w:val="20"/>
              </w:rPr>
              <w:t>ZAP.</w:t>
            </w:r>
          </w:p>
          <w:p w14:paraId="0119E7A4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3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9D81CC6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52D4B97D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120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C8BAC67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6E017154" w14:textId="0561A61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0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20C152F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4119F880" w14:textId="2495518A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46B6907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37A923BC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09F24990" w14:textId="6ECCB63D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706D691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4C62325F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7A73F846" w14:textId="6E333B1A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0799131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62C3DF2A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4E9F17E1" w14:textId="0F552A59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1232E63A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311D9CBB" w14:textId="45B6F22C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981BB6" w:rsidRPr="009B3DCA" w14:paraId="6C1425F8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1F04D7E4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3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7DAF8EF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D3867BE" w14:textId="7E46E55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68C97A8" w14:textId="296700E0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AA2CFAA" w14:textId="694EB5B3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305791B" w14:textId="30D08B4C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4040489" w14:textId="26AD25B1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92EBBD6" w14:textId="5B68D3DA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9B3DCA" w:rsidRPr="009B3DCA" w14:paraId="245083A0" w14:textId="77777777" w:rsidTr="00105559">
        <w:trPr>
          <w:cantSplit/>
          <w:trHeight w:val="54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81E5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45E9D" w14:textId="2858523F" w:rsidR="00643EF9" w:rsidRPr="009B3DCA" w:rsidRDefault="00E74B1A" w:rsidP="00643EF9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Univerzalna prikolica za prevoz strojev in opreme</w:t>
            </w:r>
          </w:p>
        </w:tc>
        <w:tc>
          <w:tcPr>
            <w:tcW w:w="12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A2506" w14:textId="666FCBD6" w:rsidR="00643EF9" w:rsidRPr="009B3DCA" w:rsidRDefault="00643EF9" w:rsidP="00643EF9">
            <w:pPr>
              <w:spacing w:line="288" w:lineRule="auto"/>
              <w:jc w:val="center"/>
              <w:rPr>
                <w:b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0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E6F5A" w14:textId="66912629" w:rsidR="00643EF9" w:rsidRPr="009B3DCA" w:rsidRDefault="00E74B1A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A279A8" w14:textId="3AAC11CD" w:rsidR="00643EF9" w:rsidRPr="009B3DCA" w:rsidRDefault="00643EF9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21F115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A7E4F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C61B5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9B3DCA" w:rsidRPr="009B3DCA" w14:paraId="0C94C2ED" w14:textId="77777777" w:rsidTr="00105559">
        <w:trPr>
          <w:cantSplit/>
          <w:trHeight w:val="386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8B25F20" w14:textId="77777777" w:rsidR="00285CFF" w:rsidRPr="009B3DCA" w:rsidRDefault="00285CFF" w:rsidP="00D324AD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F29A61C" w14:textId="066E835E" w:rsidR="00285CFF" w:rsidRPr="009B3DCA" w:rsidRDefault="00285CFF" w:rsidP="00D324AD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4BD6439B" w14:textId="77777777" w:rsidR="00285CFF" w:rsidRPr="009B3DCA" w:rsidRDefault="00285CFF" w:rsidP="00D324AD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5EC7D6D" w14:textId="77777777" w:rsidR="00285CFF" w:rsidRPr="009B3DCA" w:rsidRDefault="00285CFF" w:rsidP="00D324AD">
            <w:pPr>
              <w:spacing w:line="288" w:lineRule="auto"/>
              <w:rPr>
                <w:b/>
                <w:szCs w:val="20"/>
              </w:rPr>
            </w:pPr>
          </w:p>
        </w:tc>
      </w:tr>
      <w:tr w:rsidR="009B3DCA" w:rsidRPr="009B3DCA" w14:paraId="16BF3363" w14:textId="77777777" w:rsidTr="000B1997">
        <w:trPr>
          <w:cantSplit/>
          <w:trHeight w:val="53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51844B0" w14:textId="77777777" w:rsidR="00285CFF" w:rsidRPr="009B3DCA" w:rsidRDefault="00285CFF" w:rsidP="00D324AD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06A92E" w14:textId="4DF82E62" w:rsidR="00285CFF" w:rsidRPr="009B3DCA" w:rsidRDefault="00285CFF" w:rsidP="00D324AD">
            <w:pPr>
              <w:spacing w:line="288" w:lineRule="auto"/>
              <w:rPr>
                <w:b/>
                <w:szCs w:val="20"/>
              </w:rPr>
            </w:pPr>
          </w:p>
          <w:p w14:paraId="14953490" w14:textId="77777777" w:rsidR="00285CFF" w:rsidRPr="009B3DCA" w:rsidRDefault="00285CFF" w:rsidP="00D324AD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B0E2C8A" w14:textId="77777777" w:rsidR="00285CFF" w:rsidRPr="009B3DCA" w:rsidRDefault="00285CFF" w:rsidP="00D324AD">
            <w:pPr>
              <w:spacing w:line="288" w:lineRule="auto"/>
              <w:rPr>
                <w:b/>
                <w:szCs w:val="20"/>
              </w:rPr>
            </w:pPr>
          </w:p>
          <w:p w14:paraId="29CF74C3" w14:textId="77777777" w:rsidR="00285CFF" w:rsidRPr="009B3DCA" w:rsidRDefault="00285CFF" w:rsidP="00D324AD">
            <w:pPr>
              <w:spacing w:line="288" w:lineRule="auto"/>
              <w:rPr>
                <w:b/>
                <w:szCs w:val="20"/>
              </w:rPr>
            </w:pPr>
          </w:p>
        </w:tc>
      </w:tr>
      <w:tr w:rsidR="00285CFF" w:rsidRPr="009B3DCA" w14:paraId="7A8AF083" w14:textId="77777777" w:rsidTr="000B1997">
        <w:trPr>
          <w:cantSplit/>
          <w:trHeight w:val="646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E44BDF2" w14:textId="77777777" w:rsidR="00285CFF" w:rsidRPr="009B3DCA" w:rsidRDefault="00285CFF" w:rsidP="00D324AD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0230893" w14:textId="4F0FDAAB" w:rsidR="00285CFF" w:rsidRPr="009B3DCA" w:rsidRDefault="00285CFF" w:rsidP="00D324AD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1B0CBE4E" w14:textId="77777777" w:rsidR="00285CFF" w:rsidRPr="009B3DCA" w:rsidRDefault="00285CFF" w:rsidP="00D324AD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2ED7413" w14:textId="4CB6604C" w:rsidR="00285CFF" w:rsidRPr="00FB73E9" w:rsidRDefault="00FB73E9" w:rsidP="00FB73E9">
            <w:pPr>
              <w:spacing w:line="240" w:lineRule="auto"/>
              <w:jc w:val="center"/>
              <w:rPr>
                <w:bCs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  <w:bookmarkEnd w:id="0"/>
    </w:tbl>
    <w:p w14:paraId="3F39DC35" w14:textId="77777777" w:rsidR="00E9545B" w:rsidRPr="009B3DCA" w:rsidRDefault="00E9545B" w:rsidP="00E9545B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0"/>
      </w:tblGrid>
      <w:tr w:rsidR="009B3DCA" w:rsidRPr="009B3DCA" w14:paraId="53824C88" w14:textId="77777777" w:rsidTr="00105559">
        <w:tc>
          <w:tcPr>
            <w:tcW w:w="2835" w:type="dxa"/>
          </w:tcPr>
          <w:p w14:paraId="29C1B898" w14:textId="77777777" w:rsidR="00E9545B" w:rsidRPr="009B3DCA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1340" w:type="dxa"/>
          </w:tcPr>
          <w:p w14:paraId="07D362CF" w14:textId="23A76014" w:rsidR="00E9545B" w:rsidRPr="009B3DCA" w:rsidRDefault="00B865AE" w:rsidP="00D324AD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ICZR, Gasilska šola, </w:t>
            </w:r>
            <w:proofErr w:type="spellStart"/>
            <w:r w:rsidRPr="009B3DCA">
              <w:rPr>
                <w:szCs w:val="20"/>
              </w:rPr>
              <w:t>Zabr</w:t>
            </w:r>
            <w:proofErr w:type="spellEnd"/>
            <w:r w:rsidRPr="009B3DCA">
              <w:rPr>
                <w:szCs w:val="20"/>
              </w:rPr>
              <w:t xml:space="preserve"> 12, 1292 Ig</w:t>
            </w:r>
          </w:p>
        </w:tc>
      </w:tr>
      <w:tr w:rsidR="009B3DCA" w:rsidRPr="009B3DCA" w14:paraId="7A755059" w14:textId="77777777" w:rsidTr="00105559">
        <w:trPr>
          <w:cantSplit/>
          <w:trHeight w:val="213"/>
        </w:trPr>
        <w:tc>
          <w:tcPr>
            <w:tcW w:w="2835" w:type="dxa"/>
          </w:tcPr>
          <w:p w14:paraId="48BED320" w14:textId="77777777" w:rsidR="00E9545B" w:rsidRPr="009B3DCA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1340" w:type="dxa"/>
          </w:tcPr>
          <w:p w14:paraId="5BB644AC" w14:textId="77777777" w:rsidR="00E9545B" w:rsidRPr="009B3DCA" w:rsidRDefault="008D70C7" w:rsidP="008D70C7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Najkasneje v 30ih dneh. Rok plačila začne teči naslednji dan od uradnega prejema </w:t>
            </w:r>
            <w:r w:rsidR="000C2D2F" w:rsidRPr="009B3DCA">
              <w:rPr>
                <w:szCs w:val="20"/>
              </w:rPr>
              <w:t>e-</w:t>
            </w:r>
            <w:r w:rsidRPr="009B3DCA">
              <w:rPr>
                <w:szCs w:val="20"/>
              </w:rPr>
              <w:t>računa na naslovu naročnika.</w:t>
            </w:r>
          </w:p>
        </w:tc>
      </w:tr>
      <w:tr w:rsidR="00F76472" w:rsidRPr="009B3DCA" w14:paraId="783C5BC1" w14:textId="77777777" w:rsidTr="00105559">
        <w:trPr>
          <w:cantSplit/>
          <w:trHeight w:val="373"/>
        </w:trPr>
        <w:tc>
          <w:tcPr>
            <w:tcW w:w="2835" w:type="dxa"/>
          </w:tcPr>
          <w:p w14:paraId="092C0963" w14:textId="274BD460" w:rsidR="00F76472" w:rsidRPr="009B3DCA" w:rsidRDefault="00F76472" w:rsidP="00F7647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1340" w:type="dxa"/>
          </w:tcPr>
          <w:p w14:paraId="344D4CEC" w14:textId="67F339CF" w:rsidR="003C38B3" w:rsidRDefault="00F76472" w:rsidP="003C38B3">
            <w:pPr>
              <w:spacing w:line="240" w:lineRule="auto"/>
              <w:rPr>
                <w:rFonts w:ascii="Times New Roman" w:hAnsi="Times New Roman" w:cs="Times New Roman"/>
                <w:sz w:val="24"/>
                <w:lang w:eastAsia="sl-SI"/>
              </w:rPr>
            </w:pPr>
            <w:r w:rsidRPr="009B3DCA">
              <w:rPr>
                <w:szCs w:val="20"/>
              </w:rPr>
              <w:t>________ koledarskih dni od dneva podpisa pogodbe s strani obeh pogodbenih strank</w:t>
            </w:r>
            <w:r w:rsidR="003C38B3">
              <w:rPr>
                <w:szCs w:val="20"/>
              </w:rPr>
              <w:t xml:space="preserve"> </w:t>
            </w:r>
            <w:r w:rsidR="003C38B3">
              <w:rPr>
                <w:iCs/>
                <w:szCs w:val="20"/>
              </w:rPr>
              <w:t xml:space="preserve">vendar ne </w:t>
            </w:r>
            <w:r w:rsidR="009C6DA4">
              <w:rPr>
                <w:iCs/>
                <w:szCs w:val="20"/>
              </w:rPr>
              <w:t>kasneje</w:t>
            </w:r>
            <w:r w:rsidR="003C38B3">
              <w:rPr>
                <w:iCs/>
                <w:szCs w:val="20"/>
              </w:rPr>
              <w:t xml:space="preserve"> kot 180 koledarskih dni od dneva obojestranskega podpisa pogodbe.</w:t>
            </w:r>
            <w:r w:rsidR="003C38B3">
              <w:rPr>
                <w:rFonts w:ascii="Times New Roman" w:hAnsi="Times New Roman" w:cs="Times New Roman"/>
                <w:sz w:val="24"/>
                <w:lang w:eastAsia="sl-SI"/>
              </w:rPr>
              <w:t xml:space="preserve"> </w:t>
            </w:r>
          </w:p>
          <w:p w14:paraId="7970D22F" w14:textId="13F610E1" w:rsidR="00F76472" w:rsidRPr="009B3DCA" w:rsidRDefault="00F76472" w:rsidP="000B1997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</w:tr>
      <w:tr w:rsidR="00F76472" w:rsidRPr="009B3DCA" w14:paraId="01F318F9" w14:textId="77777777" w:rsidTr="00105559">
        <w:trPr>
          <w:cantSplit/>
          <w:trHeight w:val="352"/>
        </w:trPr>
        <w:tc>
          <w:tcPr>
            <w:tcW w:w="2835" w:type="dxa"/>
          </w:tcPr>
          <w:p w14:paraId="4EA26A13" w14:textId="016F563B" w:rsidR="00F76472" w:rsidRPr="009B3DCA" w:rsidRDefault="00F76472" w:rsidP="00F7647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1340" w:type="dxa"/>
          </w:tcPr>
          <w:p w14:paraId="47CC4154" w14:textId="05C8F98B" w:rsidR="00F76472" w:rsidRPr="009B3DCA" w:rsidRDefault="00F76472" w:rsidP="000B1997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________ mesecev  (minimalno 24 mesecev) šteto od dneva podpisa kakovostnega prevzema blaga s strani naročnika.</w:t>
            </w:r>
          </w:p>
        </w:tc>
      </w:tr>
      <w:tr w:rsidR="00F76472" w:rsidRPr="009B3DCA" w14:paraId="76436307" w14:textId="77777777" w:rsidTr="00105559">
        <w:trPr>
          <w:cantSplit/>
          <w:trHeight w:val="213"/>
        </w:trPr>
        <w:tc>
          <w:tcPr>
            <w:tcW w:w="2835" w:type="dxa"/>
          </w:tcPr>
          <w:p w14:paraId="03EE8C59" w14:textId="6A921653" w:rsidR="00F76472" w:rsidRPr="009B3DCA" w:rsidRDefault="00F76472" w:rsidP="00F7647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1340" w:type="dxa"/>
          </w:tcPr>
          <w:p w14:paraId="718AD612" w14:textId="0B69646E" w:rsidR="00F76472" w:rsidRPr="009B3DCA" w:rsidRDefault="00F76472" w:rsidP="00F76472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________ mesecev (minimalno 10 let) šteto od dneva podpisa kakovostnega prevzema blaga s strani naročnika.</w:t>
            </w:r>
          </w:p>
        </w:tc>
      </w:tr>
    </w:tbl>
    <w:p w14:paraId="3C842123" w14:textId="77777777" w:rsidR="00E9545B" w:rsidRPr="009B3DCA" w:rsidRDefault="00E9545B" w:rsidP="00E9545B">
      <w:pPr>
        <w:spacing w:line="288" w:lineRule="auto"/>
        <w:rPr>
          <w:b/>
          <w:szCs w:val="20"/>
        </w:rPr>
      </w:pPr>
    </w:p>
    <w:p w14:paraId="20341049" w14:textId="4B8D1072" w:rsidR="00A74D30" w:rsidRPr="009B3DCA" w:rsidRDefault="00A74D30" w:rsidP="00A74D30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="00A4527E">
        <w:rPr>
          <w:rFonts w:cs="Arial"/>
          <w:color w:val="auto"/>
          <w:sz w:val="20"/>
          <w:szCs w:val="20"/>
          <w:lang w:val="sl-SI"/>
        </w:rPr>
        <w:t>120</w:t>
      </w:r>
      <w:r w:rsidRPr="009B3DCA">
        <w:rPr>
          <w:rFonts w:cs="Arial"/>
          <w:color w:val="auto"/>
          <w:sz w:val="20"/>
          <w:szCs w:val="20"/>
          <w:lang w:val="sl-SI"/>
        </w:rPr>
        <w:t xml:space="preserve">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33F801EC" w14:textId="1FACD48D" w:rsidR="00E9545B" w:rsidRPr="009B3DCA" w:rsidRDefault="00E9545B" w:rsidP="00E9545B">
      <w:pPr>
        <w:spacing w:line="288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36CC8240" w14:textId="08618DED" w:rsidR="00E9545B" w:rsidRPr="009B3DCA" w:rsidRDefault="00E9545B" w:rsidP="00E9545B">
      <w:pPr>
        <w:spacing w:line="288" w:lineRule="auto"/>
        <w:jc w:val="both"/>
        <w:rPr>
          <w:szCs w:val="20"/>
        </w:rPr>
      </w:pPr>
      <w:r w:rsidRPr="009B3DCA">
        <w:rPr>
          <w:szCs w:val="20"/>
        </w:rPr>
        <w:t xml:space="preserve">Predmet JN mora v celoti ustrezati tehničnemu opisu, ki je naveden v </w:t>
      </w:r>
      <w:r w:rsidR="008D0ED8" w:rsidRPr="009B3DCA">
        <w:rPr>
          <w:szCs w:val="20"/>
        </w:rPr>
        <w:t>poglavju V</w:t>
      </w:r>
      <w:r w:rsidR="008D0ED8" w:rsidRPr="009B3DCA">
        <w:rPr>
          <w:b/>
          <w:bCs/>
          <w:szCs w:val="20"/>
        </w:rPr>
        <w:t>.</w:t>
      </w:r>
      <w:r w:rsidR="008D0ED8" w:rsidRPr="009B3DCA">
        <w:rPr>
          <w:szCs w:val="20"/>
        </w:rPr>
        <w:t xml:space="preserve"> razpisne dokumentacij</w:t>
      </w:r>
      <w:r w:rsidR="005C425F" w:rsidRPr="009B3DCA">
        <w:rPr>
          <w:szCs w:val="20"/>
        </w:rPr>
        <w:t>e.</w:t>
      </w:r>
    </w:p>
    <w:p w14:paraId="3419DAA5" w14:textId="77777777" w:rsidR="00E44A00" w:rsidRPr="009B3DCA" w:rsidRDefault="00E44A00" w:rsidP="00E44A00">
      <w:pPr>
        <w:jc w:val="both"/>
        <w:rPr>
          <w:szCs w:val="20"/>
        </w:rPr>
      </w:pPr>
      <w:r w:rsidRPr="009B3DCA">
        <w:rPr>
          <w:szCs w:val="20"/>
        </w:rPr>
        <w:t xml:space="preserve">Ponudniku ni dovoljeno spreminjanje vsebine </w:t>
      </w:r>
      <w:r w:rsidR="00603932" w:rsidRPr="009B3DCA">
        <w:rPr>
          <w:szCs w:val="20"/>
        </w:rPr>
        <w:t>zahtev naročnika</w:t>
      </w:r>
      <w:r w:rsidRPr="009B3DCA">
        <w:rPr>
          <w:szCs w:val="20"/>
        </w:rPr>
        <w:t>. Če naročnik ugotovi, da je ponudnik vsebino spreminjal, bo ponudnik v tem delu izločen iz nadaljnje obravnave.</w:t>
      </w:r>
    </w:p>
    <w:p w14:paraId="4E582DBA" w14:textId="77777777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/>
          <w:sz w:val="20"/>
        </w:rPr>
        <w:sectPr w:rsidR="00813A8F" w:rsidRPr="009B3DCA" w:rsidSect="000B1997">
          <w:footerReference w:type="first" r:id="rId8"/>
          <w:pgSz w:w="16840" w:h="11907" w:orient="landscape"/>
          <w:pgMar w:top="567" w:right="1418" w:bottom="1418" w:left="1418" w:header="709" w:footer="709" w:gutter="0"/>
          <w:cols w:space="708"/>
          <w:docGrid w:linePitch="272"/>
        </w:sectPr>
      </w:pPr>
    </w:p>
    <w:p w14:paraId="29F348B2" w14:textId="77777777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9B3DCA">
        <w:rPr>
          <w:rFonts w:cs="Arial"/>
          <w:b/>
          <w:sz w:val="20"/>
        </w:rPr>
        <w:lastRenderedPageBreak/>
        <w:t>PREDRAČUN ENOSTAVNI</w:t>
      </w:r>
    </w:p>
    <w:p w14:paraId="7538A609" w14:textId="77777777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p w14:paraId="19468B27" w14:textId="77777777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Cs/>
          <w:sz w:val="20"/>
        </w:rPr>
      </w:pPr>
      <w:r w:rsidRPr="009B3DCA">
        <w:rPr>
          <w:rFonts w:cs="Arial"/>
          <w:b/>
          <w:sz w:val="20"/>
        </w:rPr>
        <w:t xml:space="preserve">MORS 54/2025-ODP; </w:t>
      </w:r>
      <w:r w:rsidRPr="009B3DCA">
        <w:rPr>
          <w:rFonts w:cs="Arial"/>
          <w:bCs/>
          <w:sz w:val="20"/>
        </w:rPr>
        <w:t xml:space="preserve">Nakup prikolic in zabojnikov za prevoz </w:t>
      </w:r>
    </w:p>
    <w:p w14:paraId="42550F97" w14:textId="77777777" w:rsidR="00813A8F" w:rsidRPr="009B3DCA" w:rsidRDefault="00813A8F" w:rsidP="00813A8F">
      <w:pPr>
        <w:spacing w:line="288" w:lineRule="auto"/>
        <w:jc w:val="both"/>
        <w:rPr>
          <w:b/>
          <w:szCs w:val="20"/>
        </w:rPr>
      </w:pPr>
    </w:p>
    <w:p w14:paraId="5443E514" w14:textId="46647134" w:rsidR="00813A8F" w:rsidRPr="009B3DCA" w:rsidRDefault="00813A8F" w:rsidP="00813A8F">
      <w:pPr>
        <w:spacing w:line="288" w:lineRule="auto"/>
        <w:jc w:val="both"/>
        <w:rPr>
          <w:bCs/>
          <w:szCs w:val="20"/>
        </w:rPr>
      </w:pPr>
      <w:r w:rsidRPr="009B3DCA">
        <w:rPr>
          <w:bCs/>
          <w:szCs w:val="20"/>
        </w:rPr>
        <w:t xml:space="preserve">PREDMET JAVNEGA NAROČILA – </w:t>
      </w:r>
      <w:r w:rsidRPr="009B3DCA">
        <w:rPr>
          <w:b/>
          <w:szCs w:val="20"/>
        </w:rPr>
        <w:t xml:space="preserve">SKLOP 2: </w:t>
      </w:r>
      <w:r w:rsidRPr="009B3DCA">
        <w:rPr>
          <w:bCs/>
          <w:szCs w:val="20"/>
        </w:rPr>
        <w:t xml:space="preserve">Tovorne prikolice za osebno vozilo – BOKS 750 </w:t>
      </w:r>
    </w:p>
    <w:p w14:paraId="4BB80635" w14:textId="77777777" w:rsidR="00813A8F" w:rsidRPr="009B3DCA" w:rsidRDefault="00813A8F" w:rsidP="00813A8F">
      <w:pPr>
        <w:spacing w:line="288" w:lineRule="auto"/>
        <w:jc w:val="both"/>
        <w:rPr>
          <w:b/>
          <w:szCs w:val="20"/>
        </w:rPr>
      </w:pPr>
    </w:p>
    <w:p w14:paraId="6DD30634" w14:textId="77777777" w:rsidR="00813A8F" w:rsidRDefault="00813A8F" w:rsidP="00813A8F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>PONUDNIK: ____________________________________________________ ŠTEVILKA PONUDBE: __________________, Z DNE__________________</w:t>
      </w:r>
    </w:p>
    <w:p w14:paraId="1E23BF28" w14:textId="77777777" w:rsidR="00981BB6" w:rsidRDefault="00981BB6" w:rsidP="00813A8F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667"/>
        <w:gridCol w:w="900"/>
        <w:gridCol w:w="1368"/>
        <w:gridCol w:w="1559"/>
        <w:gridCol w:w="1560"/>
        <w:gridCol w:w="1417"/>
        <w:gridCol w:w="2126"/>
      </w:tblGrid>
      <w:tr w:rsidR="00981BB6" w:rsidRPr="009B3DCA" w14:paraId="7DDE1DA1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9288E1B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ZAP.</w:t>
            </w:r>
          </w:p>
          <w:p w14:paraId="03E0804C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6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6A698F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5046D56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876C26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0F0D341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3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89489E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457A850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84E6D4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43C23F4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0E02CA3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C14224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4B74D60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5C431C7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5A7BFE0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5F78A22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31F1B1B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203AD95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0CB1037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981BB6" w:rsidRPr="009B3DCA" w14:paraId="366D3FD4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D2394E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91580F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900A1D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84EDFA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4E7A67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5EA336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4C26F7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23A6CD1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981BB6" w:rsidRPr="009B3DCA" w14:paraId="01C8E554" w14:textId="77777777" w:rsidTr="000B1997">
        <w:trPr>
          <w:cantSplit/>
          <w:trHeight w:val="536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80C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8420A" w14:textId="3962F7DD" w:rsidR="00981BB6" w:rsidRPr="009B3DCA" w:rsidRDefault="00981BB6" w:rsidP="00CF6C68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Tovorne prikolice za osebno vozilo – BOKS 750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A665B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57A1E" w14:textId="24CB9C6C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  <w:r w:rsidR="00D9709C">
              <w:rPr>
                <w:b/>
                <w:snapToGrid w:val="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A883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B7C1F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88BA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3441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981BB6" w:rsidRPr="009B3DCA" w14:paraId="4BA10F9F" w14:textId="77777777" w:rsidTr="000B1997">
        <w:trPr>
          <w:cantSplit/>
          <w:trHeight w:val="402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12845C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47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86C83C8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06086FA5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CAFB435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318D30EC" w14:textId="77777777" w:rsidTr="000B1997">
        <w:trPr>
          <w:cantSplit/>
          <w:trHeight w:val="36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E133B4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47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68984A3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44B251FB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7FFF230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00FAD36A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FB73E9" w:rsidRPr="009B3DCA" w14:paraId="17207D7E" w14:textId="77777777" w:rsidTr="000B1997">
        <w:trPr>
          <w:cantSplit/>
          <w:trHeight w:val="334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09A960B" w14:textId="77777777" w:rsidR="00FB73E9" w:rsidRPr="009B3DCA" w:rsidRDefault="00FB73E9" w:rsidP="00FB73E9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47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57AEDD7" w14:textId="77777777" w:rsidR="00FB73E9" w:rsidRPr="009B3DCA" w:rsidRDefault="00FB73E9" w:rsidP="00FB73E9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28031807" w14:textId="77777777" w:rsidR="00FB73E9" w:rsidRPr="009B3DCA" w:rsidRDefault="00FB73E9" w:rsidP="00FB73E9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9BD883E" w14:textId="44506996" w:rsidR="00FB73E9" w:rsidRPr="009B3DCA" w:rsidRDefault="00FB73E9" w:rsidP="00FB73E9">
            <w:pPr>
              <w:spacing w:line="288" w:lineRule="auto"/>
              <w:jc w:val="center"/>
              <w:rPr>
                <w:b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</w:tbl>
    <w:p w14:paraId="0599DD75" w14:textId="77777777" w:rsidR="00813A8F" w:rsidRPr="009B3DCA" w:rsidRDefault="00813A8F" w:rsidP="00813A8F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0660"/>
      </w:tblGrid>
      <w:tr w:rsidR="009B3DCA" w:rsidRPr="009B3DCA" w14:paraId="2EEB3384" w14:textId="77777777" w:rsidTr="00105559">
        <w:tc>
          <w:tcPr>
            <w:tcW w:w="3515" w:type="dxa"/>
          </w:tcPr>
          <w:p w14:paraId="7AD19516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0660" w:type="dxa"/>
          </w:tcPr>
          <w:p w14:paraId="5551670D" w14:textId="186C527A" w:rsidR="00813A8F" w:rsidRPr="009B3DCA" w:rsidRDefault="00B865AE" w:rsidP="0028642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Skladišče URSZR, Obvozna cesta 112, Ljubljana - Šentvid</w:t>
            </w:r>
          </w:p>
        </w:tc>
      </w:tr>
      <w:tr w:rsidR="009B3DCA" w:rsidRPr="009B3DCA" w14:paraId="5DC4E676" w14:textId="77777777" w:rsidTr="00105559">
        <w:trPr>
          <w:cantSplit/>
          <w:trHeight w:val="214"/>
        </w:trPr>
        <w:tc>
          <w:tcPr>
            <w:tcW w:w="3515" w:type="dxa"/>
          </w:tcPr>
          <w:p w14:paraId="102427F9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0660" w:type="dxa"/>
          </w:tcPr>
          <w:p w14:paraId="561E26D7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Najkasneje v 30ih dneh. Rok plačila začne teči naslednji dan od uradnega prejema e-računa na naslovu naročnika.</w:t>
            </w:r>
          </w:p>
        </w:tc>
      </w:tr>
      <w:tr w:rsidR="00F76472" w:rsidRPr="009B3DCA" w14:paraId="7C4963BC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DAF4" w14:textId="5F4D16D5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3DB" w14:textId="77777777" w:rsidR="00105559" w:rsidRDefault="00F76472" w:rsidP="000B1997">
            <w:pPr>
              <w:spacing w:line="288" w:lineRule="auto"/>
              <w:ind w:right="-1330"/>
              <w:jc w:val="both"/>
              <w:rPr>
                <w:iCs/>
                <w:szCs w:val="20"/>
              </w:rPr>
            </w:pPr>
            <w:r w:rsidRPr="009B3DCA">
              <w:rPr>
                <w:szCs w:val="20"/>
              </w:rPr>
              <w:t>________ koledarskih dni od dneva podpisa pogodbe s strani obeh pogodbenih strank</w:t>
            </w:r>
            <w:r w:rsidR="003C38B3">
              <w:rPr>
                <w:iCs/>
                <w:szCs w:val="20"/>
              </w:rPr>
              <w:t xml:space="preserve"> vendar ne </w:t>
            </w:r>
            <w:r w:rsidR="009C6DA4">
              <w:rPr>
                <w:iCs/>
                <w:szCs w:val="20"/>
              </w:rPr>
              <w:t>kasneje</w:t>
            </w:r>
            <w:r w:rsidR="003C38B3">
              <w:rPr>
                <w:iCs/>
                <w:szCs w:val="20"/>
              </w:rPr>
              <w:t xml:space="preserve"> kot 180 </w:t>
            </w:r>
          </w:p>
          <w:p w14:paraId="416FE24C" w14:textId="2DD62934" w:rsidR="00F76472" w:rsidRPr="009B3DCA" w:rsidRDefault="003C38B3" w:rsidP="000B1997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iCs/>
                <w:szCs w:val="20"/>
              </w:rPr>
              <w:t>koledarskih dni od dneva obojestranskega podpisa pogodbe.</w:t>
            </w:r>
          </w:p>
        </w:tc>
      </w:tr>
      <w:tr w:rsidR="00F76472" w:rsidRPr="009B3DCA" w14:paraId="5F55CA8B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F363" w14:textId="709D5830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ADF" w14:textId="77777777" w:rsidR="00105559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mesecev  (minimalno 24 mesecev) šteto od dneva podpisa kakovostnega prevzema blaga s strani </w:t>
            </w:r>
          </w:p>
          <w:p w14:paraId="54BFDB88" w14:textId="4BCEB69C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naročnika.</w:t>
            </w:r>
          </w:p>
        </w:tc>
      </w:tr>
      <w:tr w:rsidR="00F76472" w:rsidRPr="009B3DCA" w14:paraId="25FFEAD9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82E6" w14:textId="5A32F993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027A" w14:textId="77777777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________ mesecev (minimalno 10 let) šteto od dneva podpisa kakovostnega prevzema blaga s strani naročnika.</w:t>
            </w:r>
          </w:p>
        </w:tc>
      </w:tr>
    </w:tbl>
    <w:p w14:paraId="0D2249CE" w14:textId="77777777" w:rsidR="00813A8F" w:rsidRPr="009B3DCA" w:rsidRDefault="00813A8F" w:rsidP="00813A8F">
      <w:pPr>
        <w:spacing w:line="288" w:lineRule="auto"/>
        <w:rPr>
          <w:b/>
          <w:szCs w:val="20"/>
        </w:rPr>
      </w:pPr>
    </w:p>
    <w:p w14:paraId="59AA155F" w14:textId="77777777" w:rsidR="00A74D30" w:rsidRPr="009B3DCA" w:rsidRDefault="00A74D30" w:rsidP="00A74D30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9B3DCA">
        <w:rPr>
          <w:rFonts w:cs="Arial"/>
          <w:color w:val="auto"/>
          <w:sz w:val="20"/>
          <w:szCs w:val="20"/>
          <w:lang w:val="sl-SI"/>
        </w:rPr>
        <w:t>90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0B1B0AB3" w14:textId="12E7510B" w:rsidR="00813A8F" w:rsidRPr="009B3DCA" w:rsidRDefault="00813A8F" w:rsidP="00813A8F">
      <w:pPr>
        <w:spacing w:line="288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3DA5A418" w14:textId="4F1CDA41" w:rsidR="00813A8F" w:rsidRPr="00B112B8" w:rsidRDefault="00813A8F" w:rsidP="00B112B8">
      <w:pPr>
        <w:spacing w:line="288" w:lineRule="auto"/>
        <w:jc w:val="both"/>
        <w:rPr>
          <w:szCs w:val="20"/>
        </w:rPr>
      </w:pPr>
      <w:r w:rsidRPr="009B3DCA">
        <w:rPr>
          <w:szCs w:val="20"/>
        </w:rPr>
        <w:t>Predmet JN mora v celoti ustrezati tehničnemu opisu, ki je naveden v poglavju V</w:t>
      </w:r>
      <w:r w:rsidRPr="009B3DCA">
        <w:rPr>
          <w:b/>
          <w:bCs/>
          <w:szCs w:val="20"/>
        </w:rPr>
        <w:t>.</w:t>
      </w:r>
      <w:r w:rsidRPr="009B3DCA">
        <w:rPr>
          <w:szCs w:val="20"/>
        </w:rPr>
        <w:t xml:space="preserve"> razpisne dokumentacije.</w:t>
      </w:r>
    </w:p>
    <w:p w14:paraId="169502BD" w14:textId="77777777" w:rsidR="00813A8F" w:rsidRPr="009B3DCA" w:rsidRDefault="00813A8F" w:rsidP="00813A8F">
      <w:pPr>
        <w:jc w:val="both"/>
        <w:rPr>
          <w:szCs w:val="20"/>
        </w:rPr>
      </w:pPr>
      <w:r w:rsidRPr="009B3DCA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07F563B1" w14:textId="77777777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/>
          <w:sz w:val="20"/>
        </w:rPr>
        <w:sectPr w:rsidR="00813A8F" w:rsidRPr="009B3DCA" w:rsidSect="000B1997">
          <w:pgSz w:w="16840" w:h="11907" w:orient="landscape"/>
          <w:pgMar w:top="567" w:right="1418" w:bottom="1418" w:left="1418" w:header="709" w:footer="709" w:gutter="0"/>
          <w:cols w:space="708"/>
          <w:docGrid w:linePitch="272"/>
        </w:sectPr>
      </w:pPr>
    </w:p>
    <w:p w14:paraId="3BECB8C0" w14:textId="77777777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9B3DCA">
        <w:rPr>
          <w:rFonts w:cs="Arial"/>
          <w:b/>
          <w:sz w:val="20"/>
        </w:rPr>
        <w:lastRenderedPageBreak/>
        <w:t>PREDRAČUN ENOSTAVNI</w:t>
      </w:r>
    </w:p>
    <w:p w14:paraId="03787904" w14:textId="77777777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p w14:paraId="3FC74B12" w14:textId="77777777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Cs/>
          <w:sz w:val="20"/>
        </w:rPr>
      </w:pPr>
      <w:r w:rsidRPr="009B3DCA">
        <w:rPr>
          <w:rFonts w:cs="Arial"/>
          <w:b/>
          <w:sz w:val="20"/>
        </w:rPr>
        <w:t>MORS 54/2025-ODP</w:t>
      </w:r>
      <w:r w:rsidRPr="009B3DCA">
        <w:rPr>
          <w:rFonts w:cs="Arial"/>
          <w:bCs/>
          <w:sz w:val="20"/>
        </w:rPr>
        <w:t xml:space="preserve">; Nakup prikolic in zabojnikov za prevoz </w:t>
      </w:r>
    </w:p>
    <w:p w14:paraId="5B97C95B" w14:textId="77777777" w:rsidR="00813A8F" w:rsidRPr="009B3DCA" w:rsidRDefault="00813A8F" w:rsidP="00813A8F">
      <w:pPr>
        <w:spacing w:line="288" w:lineRule="auto"/>
        <w:jc w:val="both"/>
        <w:rPr>
          <w:bCs/>
          <w:szCs w:val="20"/>
        </w:rPr>
      </w:pPr>
    </w:p>
    <w:p w14:paraId="69147D66" w14:textId="3F0D704D" w:rsidR="00813A8F" w:rsidRPr="009B3DCA" w:rsidRDefault="00813A8F" w:rsidP="00813A8F">
      <w:pPr>
        <w:spacing w:line="288" w:lineRule="auto"/>
        <w:jc w:val="both"/>
        <w:rPr>
          <w:bCs/>
          <w:szCs w:val="20"/>
        </w:rPr>
      </w:pPr>
      <w:r w:rsidRPr="009B3DCA">
        <w:rPr>
          <w:bCs/>
          <w:szCs w:val="20"/>
        </w:rPr>
        <w:t xml:space="preserve">PREDMET JAVNEGA NAROČILA – </w:t>
      </w:r>
      <w:r w:rsidRPr="009B3DCA">
        <w:rPr>
          <w:b/>
          <w:szCs w:val="20"/>
        </w:rPr>
        <w:t>SKLOP 3</w:t>
      </w:r>
      <w:r w:rsidRPr="009B3DCA">
        <w:rPr>
          <w:bCs/>
          <w:szCs w:val="20"/>
        </w:rPr>
        <w:t>: Tovorne prikolice za osebno vozilo – BOKS 1300</w:t>
      </w:r>
    </w:p>
    <w:p w14:paraId="521BADFC" w14:textId="77777777" w:rsidR="00813A8F" w:rsidRPr="009B3DCA" w:rsidRDefault="00813A8F" w:rsidP="00813A8F">
      <w:pPr>
        <w:spacing w:line="288" w:lineRule="auto"/>
        <w:jc w:val="both"/>
        <w:rPr>
          <w:b/>
          <w:szCs w:val="20"/>
        </w:rPr>
      </w:pPr>
    </w:p>
    <w:p w14:paraId="0AEE8706" w14:textId="77777777" w:rsidR="00813A8F" w:rsidRDefault="00813A8F" w:rsidP="00813A8F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>PONUDNIK: ____________________________________________________ ŠTEVILKA PONUDBE: __________________, Z DNE__________________</w:t>
      </w:r>
    </w:p>
    <w:p w14:paraId="7ABB5D51" w14:textId="77777777" w:rsidR="00981BB6" w:rsidRDefault="00981BB6" w:rsidP="00813A8F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809"/>
        <w:gridCol w:w="758"/>
        <w:gridCol w:w="1368"/>
        <w:gridCol w:w="1559"/>
        <w:gridCol w:w="1560"/>
        <w:gridCol w:w="1559"/>
        <w:gridCol w:w="1984"/>
      </w:tblGrid>
      <w:tr w:rsidR="00981BB6" w:rsidRPr="009B3DCA" w14:paraId="125FA1D1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2B9B04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ZAP.</w:t>
            </w:r>
          </w:p>
          <w:p w14:paraId="68AC6D6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80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9EE11E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7D31FD6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1D2FF2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169377E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3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26C832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07EF9D80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E79EB6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764989B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7E351881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5FA03C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736FA6F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1D64F1A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49755D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7CC48EC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1BA5CC7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42A2EF2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7FBD0B1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981BB6" w:rsidRPr="009B3DCA" w14:paraId="78FF77C5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79CF796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7718A9C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DF580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840670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9BD154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5E695F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A15108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5271FE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981BB6" w:rsidRPr="009B3DCA" w14:paraId="394A1282" w14:textId="77777777" w:rsidTr="000B1997">
        <w:trPr>
          <w:cantSplit/>
          <w:trHeight w:val="54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A9D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8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A7EE3" w14:textId="3B548305" w:rsidR="00981BB6" w:rsidRPr="009B3DCA" w:rsidRDefault="00D9709C" w:rsidP="00CF6C68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Tovorne prikolice za osebno vozilo – BOKS 1300</w:t>
            </w:r>
          </w:p>
        </w:tc>
        <w:tc>
          <w:tcPr>
            <w:tcW w:w="75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A5F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65532B" w14:textId="27521792" w:rsidR="00981BB6" w:rsidRPr="009B3DCA" w:rsidRDefault="00D9709C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343DB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30459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EA6D7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773571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981BB6" w:rsidRPr="009B3DCA" w14:paraId="69129B52" w14:textId="77777777" w:rsidTr="000B1997">
        <w:trPr>
          <w:cantSplit/>
          <w:trHeight w:val="244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9B4D2A0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9013651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1E8D9460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881DD46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155F14AA" w14:textId="77777777" w:rsidTr="000B1997">
        <w:trPr>
          <w:cantSplit/>
          <w:trHeight w:val="353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DD9147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41B0745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6BF29790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AD5C123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3B88E952" w14:textId="77777777" w:rsidTr="000B1997">
        <w:trPr>
          <w:cantSplit/>
          <w:trHeight w:val="4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BA87307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851D95E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470CAE82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C8F9661" w14:textId="2D536080" w:rsidR="00981BB6" w:rsidRPr="009B3DCA" w:rsidRDefault="00943490" w:rsidP="009E59DD">
            <w:pPr>
              <w:spacing w:line="288" w:lineRule="auto"/>
              <w:jc w:val="center"/>
              <w:rPr>
                <w:b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</w:tbl>
    <w:p w14:paraId="40D64992" w14:textId="77777777" w:rsidR="00813A8F" w:rsidRPr="009B3DCA" w:rsidRDefault="00813A8F" w:rsidP="00813A8F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0660"/>
      </w:tblGrid>
      <w:tr w:rsidR="009B3DCA" w:rsidRPr="009B3DCA" w14:paraId="33FC2689" w14:textId="77777777" w:rsidTr="00105559">
        <w:tc>
          <w:tcPr>
            <w:tcW w:w="3515" w:type="dxa"/>
          </w:tcPr>
          <w:p w14:paraId="77D14618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0660" w:type="dxa"/>
          </w:tcPr>
          <w:p w14:paraId="327B01AD" w14:textId="7E81AA77" w:rsidR="00813A8F" w:rsidRPr="009B3DCA" w:rsidRDefault="00B865AE" w:rsidP="0028642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Skladišče URSZR, Obvozna cesta 112, Ljubljana - Šentvid</w:t>
            </w:r>
          </w:p>
        </w:tc>
      </w:tr>
      <w:tr w:rsidR="009B3DCA" w:rsidRPr="009B3DCA" w14:paraId="7D5F55D0" w14:textId="77777777" w:rsidTr="00105559">
        <w:trPr>
          <w:cantSplit/>
          <w:trHeight w:val="214"/>
        </w:trPr>
        <w:tc>
          <w:tcPr>
            <w:tcW w:w="3515" w:type="dxa"/>
          </w:tcPr>
          <w:p w14:paraId="6B5F23B1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0660" w:type="dxa"/>
          </w:tcPr>
          <w:p w14:paraId="3BE939E8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Najkasneje v 30ih dneh. Rok plačila začne teči naslednji dan od uradnega prejema e-računa na naslovu naročnika.</w:t>
            </w:r>
          </w:p>
        </w:tc>
      </w:tr>
      <w:tr w:rsidR="00F76472" w:rsidRPr="009B3DCA" w14:paraId="0DE0F687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4937" w14:textId="77777777" w:rsidR="00F76472" w:rsidRDefault="00F76472" w:rsidP="00F7647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</w:p>
          <w:p w14:paraId="0EC2C0A3" w14:textId="77777777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943" w14:textId="77777777" w:rsidR="00105559" w:rsidRDefault="00F76472" w:rsidP="000B1997">
            <w:pPr>
              <w:spacing w:line="288" w:lineRule="auto"/>
              <w:ind w:right="-1330"/>
              <w:jc w:val="both"/>
              <w:rPr>
                <w:iCs/>
                <w:szCs w:val="20"/>
              </w:rPr>
            </w:pPr>
            <w:r w:rsidRPr="009B3DCA">
              <w:rPr>
                <w:szCs w:val="20"/>
              </w:rPr>
              <w:t>________ koledarskih dni od dneva podpisa pogodbe s strani obeh pogodbenih strank</w:t>
            </w:r>
            <w:r w:rsidR="003C38B3">
              <w:rPr>
                <w:iCs/>
                <w:szCs w:val="20"/>
              </w:rPr>
              <w:t xml:space="preserve"> vendar ne </w:t>
            </w:r>
            <w:r w:rsidR="009C6DA4">
              <w:rPr>
                <w:iCs/>
                <w:szCs w:val="20"/>
              </w:rPr>
              <w:t>kasneje</w:t>
            </w:r>
            <w:r w:rsidR="003C38B3">
              <w:rPr>
                <w:iCs/>
                <w:szCs w:val="20"/>
              </w:rPr>
              <w:t xml:space="preserve"> kot 180 </w:t>
            </w:r>
          </w:p>
          <w:p w14:paraId="6C121C9F" w14:textId="4FB5CE56" w:rsidR="00F76472" w:rsidRPr="009B3DCA" w:rsidRDefault="003C38B3" w:rsidP="000B1997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iCs/>
                <w:szCs w:val="20"/>
              </w:rPr>
              <w:t>koledarskih dni od dneva obojestranskega podpisa pogodbe.</w:t>
            </w:r>
          </w:p>
        </w:tc>
      </w:tr>
      <w:tr w:rsidR="00F76472" w:rsidRPr="009B3DCA" w14:paraId="5A4766CF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A274" w14:textId="39B29CEE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6E4" w14:textId="77777777" w:rsidR="00105559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mesecev  (minimalno 24 mesecev) šteto od dneva podpisa kakovostnega prevzema blaga s strani </w:t>
            </w:r>
          </w:p>
          <w:p w14:paraId="07D039D5" w14:textId="2A810624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naročnika.</w:t>
            </w:r>
          </w:p>
        </w:tc>
      </w:tr>
      <w:tr w:rsidR="00F76472" w:rsidRPr="009B3DCA" w14:paraId="7C0B713F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B929" w14:textId="143B2331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83D" w14:textId="77777777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________ mesecev (minimalno 10 let) šteto od dneva podpisa kakovostnega prevzema blaga s strani naročnika.</w:t>
            </w:r>
          </w:p>
        </w:tc>
      </w:tr>
    </w:tbl>
    <w:p w14:paraId="2D2D6A9B" w14:textId="77777777" w:rsidR="00813A8F" w:rsidRPr="009B3DCA" w:rsidRDefault="00813A8F" w:rsidP="00813A8F">
      <w:pPr>
        <w:spacing w:line="288" w:lineRule="auto"/>
        <w:rPr>
          <w:b/>
          <w:szCs w:val="20"/>
        </w:rPr>
      </w:pPr>
    </w:p>
    <w:p w14:paraId="6D02BA1F" w14:textId="77777777" w:rsidR="00A74D30" w:rsidRPr="009B3DCA" w:rsidRDefault="00A74D30" w:rsidP="00A74D30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9B3DCA">
        <w:rPr>
          <w:rFonts w:cs="Arial"/>
          <w:color w:val="auto"/>
          <w:sz w:val="20"/>
          <w:szCs w:val="20"/>
          <w:lang w:val="sl-SI"/>
        </w:rPr>
        <w:t>90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64194F20" w14:textId="20EDBF7D" w:rsidR="00813A8F" w:rsidRPr="009B3DCA" w:rsidRDefault="00813A8F" w:rsidP="00813A8F">
      <w:pPr>
        <w:spacing w:line="288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60EF9C36" w14:textId="5BD7EA03" w:rsidR="00813A8F" w:rsidRPr="00B112B8" w:rsidRDefault="00813A8F" w:rsidP="00B112B8">
      <w:pPr>
        <w:spacing w:line="288" w:lineRule="auto"/>
        <w:jc w:val="both"/>
        <w:rPr>
          <w:szCs w:val="20"/>
        </w:rPr>
      </w:pPr>
      <w:r w:rsidRPr="009B3DCA">
        <w:rPr>
          <w:szCs w:val="20"/>
        </w:rPr>
        <w:t>Predmet JN mora v celoti ustrezati tehničnemu opisu, ki je naveden v poglavju V</w:t>
      </w:r>
      <w:r w:rsidRPr="009B3DCA">
        <w:rPr>
          <w:b/>
          <w:bCs/>
          <w:szCs w:val="20"/>
        </w:rPr>
        <w:t>.</w:t>
      </w:r>
      <w:r w:rsidRPr="009B3DCA">
        <w:rPr>
          <w:szCs w:val="20"/>
        </w:rPr>
        <w:t xml:space="preserve"> razpisne dokumentacije.</w:t>
      </w:r>
    </w:p>
    <w:p w14:paraId="63489B6E" w14:textId="77777777" w:rsidR="00813A8F" w:rsidRPr="009B3DCA" w:rsidRDefault="00813A8F" w:rsidP="00813A8F">
      <w:pPr>
        <w:jc w:val="both"/>
        <w:rPr>
          <w:szCs w:val="20"/>
        </w:rPr>
      </w:pPr>
      <w:r w:rsidRPr="009B3DCA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0DDAB359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/>
          <w:sz w:val="20"/>
        </w:rPr>
        <w:sectPr w:rsidR="00B865AE" w:rsidRPr="009B3DCA" w:rsidSect="000B1997">
          <w:pgSz w:w="16840" w:h="11907" w:orient="landscape"/>
          <w:pgMar w:top="567" w:right="1418" w:bottom="1418" w:left="1418" w:header="709" w:footer="709" w:gutter="0"/>
          <w:cols w:space="708"/>
          <w:docGrid w:linePitch="272"/>
        </w:sectPr>
      </w:pPr>
    </w:p>
    <w:p w14:paraId="49924E06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9B3DCA">
        <w:rPr>
          <w:rFonts w:cs="Arial"/>
          <w:b/>
          <w:sz w:val="20"/>
        </w:rPr>
        <w:lastRenderedPageBreak/>
        <w:t>PREDRAČUN ENOSTAVNI</w:t>
      </w:r>
    </w:p>
    <w:p w14:paraId="0CC81E44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Cs/>
          <w:sz w:val="20"/>
        </w:rPr>
      </w:pPr>
    </w:p>
    <w:p w14:paraId="743DC142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Cs/>
          <w:sz w:val="20"/>
        </w:rPr>
      </w:pPr>
      <w:r w:rsidRPr="009B3DCA">
        <w:rPr>
          <w:rFonts w:cs="Arial"/>
          <w:b/>
          <w:sz w:val="20"/>
        </w:rPr>
        <w:t>MORS 54/2025-ODP</w:t>
      </w:r>
      <w:r w:rsidRPr="009B3DCA">
        <w:rPr>
          <w:rFonts w:cs="Arial"/>
          <w:bCs/>
          <w:sz w:val="20"/>
        </w:rPr>
        <w:t xml:space="preserve">; Nakup prikolic in zabojnikov za prevoz </w:t>
      </w:r>
    </w:p>
    <w:p w14:paraId="002C07C7" w14:textId="77777777" w:rsidR="00B865AE" w:rsidRPr="009B3DCA" w:rsidRDefault="00B865AE" w:rsidP="00B865AE">
      <w:pPr>
        <w:spacing w:line="288" w:lineRule="auto"/>
        <w:jc w:val="both"/>
        <w:rPr>
          <w:bCs/>
          <w:szCs w:val="20"/>
        </w:rPr>
      </w:pPr>
    </w:p>
    <w:p w14:paraId="34330814" w14:textId="672D62C5" w:rsidR="00B865AE" w:rsidRPr="009B3DCA" w:rsidRDefault="00B865AE" w:rsidP="00B865AE">
      <w:pPr>
        <w:spacing w:line="288" w:lineRule="auto"/>
        <w:jc w:val="both"/>
        <w:rPr>
          <w:bCs/>
          <w:szCs w:val="20"/>
        </w:rPr>
      </w:pPr>
      <w:r w:rsidRPr="009B3DCA">
        <w:rPr>
          <w:bCs/>
          <w:szCs w:val="20"/>
        </w:rPr>
        <w:t xml:space="preserve">PREDMET JAVNEGA NAROČILA – </w:t>
      </w:r>
      <w:r w:rsidRPr="009B3DCA">
        <w:rPr>
          <w:b/>
          <w:szCs w:val="20"/>
        </w:rPr>
        <w:t>SKLOP 4</w:t>
      </w:r>
      <w:r w:rsidRPr="009B3DCA">
        <w:rPr>
          <w:bCs/>
          <w:szCs w:val="20"/>
        </w:rPr>
        <w:t>: Prikolica za prevoz menjalnih kotalnih zabojnikov</w:t>
      </w:r>
    </w:p>
    <w:p w14:paraId="24C9B63E" w14:textId="77777777" w:rsidR="00B865AE" w:rsidRPr="009B3DCA" w:rsidRDefault="00B865AE" w:rsidP="00B865AE">
      <w:pPr>
        <w:spacing w:line="288" w:lineRule="auto"/>
        <w:jc w:val="both"/>
        <w:rPr>
          <w:b/>
          <w:szCs w:val="20"/>
        </w:rPr>
      </w:pPr>
    </w:p>
    <w:p w14:paraId="69613B9E" w14:textId="77777777" w:rsidR="00B865AE" w:rsidRDefault="00B865AE" w:rsidP="00B865AE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>PONUDNIK: ____________________________________________________ ŠTEVILKA PONUDBE: __________________, Z DNE__________________</w:t>
      </w:r>
    </w:p>
    <w:p w14:paraId="15A2E26A" w14:textId="77777777" w:rsidR="00981BB6" w:rsidRDefault="00981BB6" w:rsidP="00B865AE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951"/>
        <w:gridCol w:w="708"/>
        <w:gridCol w:w="1134"/>
        <w:gridCol w:w="1418"/>
        <w:gridCol w:w="1417"/>
        <w:gridCol w:w="1560"/>
        <w:gridCol w:w="2409"/>
      </w:tblGrid>
      <w:tr w:rsidR="00981BB6" w:rsidRPr="009B3DCA" w14:paraId="2003DF8D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6A92B9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ZAP.</w:t>
            </w:r>
          </w:p>
          <w:p w14:paraId="02FB080C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37057F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37EAE9D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A19782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4E235FF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E253A8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3542546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CAD090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2541077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4AC78471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330CFB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629CC80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33B3027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571AEF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25516A7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3F6DDDC0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74E0E10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7225679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981BB6" w:rsidRPr="009B3DCA" w14:paraId="05CEF153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FA3FA0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9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0BB447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B3E815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7F4C6F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481BBD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00FCCF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9362F5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EC2E4C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981BB6" w:rsidRPr="009B3DCA" w14:paraId="6616734C" w14:textId="77777777" w:rsidTr="00105559">
        <w:trPr>
          <w:cantSplit/>
          <w:trHeight w:val="546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A08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9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6DDF7" w14:textId="02CD8F7E" w:rsidR="00981BB6" w:rsidRPr="009B3DCA" w:rsidRDefault="00D9709C" w:rsidP="00CF6C68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Prikolica za prevoz menjalnih kotalnih zabojnikov</w:t>
            </w:r>
          </w:p>
        </w:tc>
        <w:tc>
          <w:tcPr>
            <w:tcW w:w="70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E29D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08FB05" w14:textId="41756ECF" w:rsidR="00981BB6" w:rsidRPr="009B3DCA" w:rsidRDefault="00D9709C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2D2B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A9D560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B8E2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8620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981BB6" w:rsidRPr="009B3DCA" w14:paraId="2D33166A" w14:textId="77777777" w:rsidTr="00105559">
        <w:trPr>
          <w:cantSplit/>
          <w:trHeight w:val="34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6521E01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18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755B55A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4E1AFEE2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2409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CB0FEFC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5F2DD619" w14:textId="77777777" w:rsidTr="00105559">
        <w:trPr>
          <w:cantSplit/>
          <w:trHeight w:val="34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BEFA691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18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3D5DC25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4E6B5E9E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2409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819B1D0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5CC726F1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36BD6AB8" w14:textId="77777777" w:rsidTr="00105559">
        <w:trPr>
          <w:cantSplit/>
          <w:trHeight w:val="34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7B6228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18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4719A02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352E13C5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2409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3B94CA0" w14:textId="4666AC2D" w:rsidR="00981BB6" w:rsidRPr="009B3DCA" w:rsidRDefault="00943490" w:rsidP="009E59DD">
            <w:pPr>
              <w:spacing w:line="288" w:lineRule="auto"/>
              <w:jc w:val="center"/>
              <w:rPr>
                <w:b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</w:tbl>
    <w:p w14:paraId="1C23DB77" w14:textId="77777777" w:rsidR="00B865AE" w:rsidRPr="009B3DCA" w:rsidRDefault="00B865AE" w:rsidP="00B865AE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0660"/>
      </w:tblGrid>
      <w:tr w:rsidR="009B3DCA" w:rsidRPr="009B3DCA" w14:paraId="037F3BDA" w14:textId="77777777" w:rsidTr="00105559">
        <w:tc>
          <w:tcPr>
            <w:tcW w:w="3515" w:type="dxa"/>
          </w:tcPr>
          <w:p w14:paraId="26A71B3B" w14:textId="77777777" w:rsidR="00B865AE" w:rsidRPr="009B3DCA" w:rsidRDefault="00B865AE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0660" w:type="dxa"/>
          </w:tcPr>
          <w:p w14:paraId="73CC6658" w14:textId="77777777" w:rsidR="00B865AE" w:rsidRPr="009B3DCA" w:rsidRDefault="00B865AE" w:rsidP="0028642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Skladišče URSZR, Obvozna cesta 112, Ljubljana - Šentvid</w:t>
            </w:r>
          </w:p>
        </w:tc>
      </w:tr>
      <w:tr w:rsidR="009B3DCA" w:rsidRPr="009B3DCA" w14:paraId="38421C2D" w14:textId="77777777" w:rsidTr="00105559">
        <w:trPr>
          <w:cantSplit/>
          <w:trHeight w:val="72"/>
        </w:trPr>
        <w:tc>
          <w:tcPr>
            <w:tcW w:w="3515" w:type="dxa"/>
          </w:tcPr>
          <w:p w14:paraId="4327D3AA" w14:textId="77777777" w:rsidR="00B865AE" w:rsidRPr="009B3DCA" w:rsidRDefault="00B865AE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0660" w:type="dxa"/>
          </w:tcPr>
          <w:p w14:paraId="69F006CF" w14:textId="77777777" w:rsidR="00B865AE" w:rsidRPr="009B3DCA" w:rsidRDefault="00B865AE" w:rsidP="0028642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Najkasneje v 30ih dneh. Rok plačila začne teči naslednji dan od uradnega prejema e-računa na naslovu naročnika.</w:t>
            </w:r>
          </w:p>
        </w:tc>
      </w:tr>
      <w:tr w:rsidR="00F76472" w:rsidRPr="009B3DCA" w14:paraId="6E94542D" w14:textId="77777777" w:rsidTr="00105559">
        <w:trPr>
          <w:cantSplit/>
          <w:trHeight w:val="72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AFFF" w14:textId="55CA664E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790" w14:textId="77777777" w:rsidR="00105559" w:rsidRDefault="00F76472" w:rsidP="000B1997">
            <w:pPr>
              <w:spacing w:line="288" w:lineRule="auto"/>
              <w:ind w:right="-1330"/>
              <w:jc w:val="both"/>
              <w:rPr>
                <w:iCs/>
                <w:szCs w:val="20"/>
              </w:rPr>
            </w:pPr>
            <w:r w:rsidRPr="009B3DCA">
              <w:rPr>
                <w:szCs w:val="20"/>
              </w:rPr>
              <w:t>________ koledarskih dni od dneva podpisa pogodbe s strani obeh pogodbenih strank</w:t>
            </w:r>
            <w:r w:rsidR="003C38B3">
              <w:rPr>
                <w:iCs/>
                <w:szCs w:val="20"/>
              </w:rPr>
              <w:t xml:space="preserve"> vendar ne </w:t>
            </w:r>
            <w:r w:rsidR="009C6DA4">
              <w:rPr>
                <w:iCs/>
                <w:szCs w:val="20"/>
              </w:rPr>
              <w:t>kasneje</w:t>
            </w:r>
            <w:r w:rsidR="003C38B3">
              <w:rPr>
                <w:iCs/>
                <w:szCs w:val="20"/>
              </w:rPr>
              <w:t xml:space="preserve"> kot 180 </w:t>
            </w:r>
          </w:p>
          <w:p w14:paraId="03730505" w14:textId="67F74BC3" w:rsidR="00F76472" w:rsidRPr="009B3DCA" w:rsidRDefault="003C38B3" w:rsidP="000B1997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iCs/>
                <w:szCs w:val="20"/>
              </w:rPr>
              <w:t>koledarskih dni od dneva obojestranskega podpisa pogodbe.</w:t>
            </w:r>
          </w:p>
        </w:tc>
      </w:tr>
      <w:tr w:rsidR="00F76472" w:rsidRPr="009B3DCA" w14:paraId="2932730E" w14:textId="77777777" w:rsidTr="00105559">
        <w:trPr>
          <w:cantSplit/>
          <w:trHeight w:val="72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3BBB" w14:textId="70FDDB13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54B5" w14:textId="77777777" w:rsidR="00105559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mesecev  (minimalno 24 mesecev) šteto od dneva podpisa kakovostnega prevzema blaga s strani </w:t>
            </w:r>
          </w:p>
          <w:p w14:paraId="10084B03" w14:textId="6E17FFAC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naročnika.</w:t>
            </w:r>
          </w:p>
        </w:tc>
      </w:tr>
      <w:tr w:rsidR="00F76472" w:rsidRPr="009B3DCA" w14:paraId="450F8367" w14:textId="77777777" w:rsidTr="00105559">
        <w:trPr>
          <w:cantSplit/>
          <w:trHeight w:val="72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D0B" w14:textId="5841D7BA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FF7F" w14:textId="77777777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________ mesecev (minimalno 10 let) šteto od dneva podpisa kakovostnega prevzema blaga s strani naročnika.</w:t>
            </w:r>
          </w:p>
        </w:tc>
      </w:tr>
    </w:tbl>
    <w:p w14:paraId="417B2E0C" w14:textId="77777777" w:rsidR="00943490" w:rsidRDefault="00943490" w:rsidP="00A74D30">
      <w:pPr>
        <w:pStyle w:val="Telobesedila2"/>
        <w:spacing w:line="288" w:lineRule="auto"/>
        <w:ind w:right="-578"/>
        <w:rPr>
          <w:rFonts w:cs="Arial"/>
          <w:color w:val="auto"/>
          <w:sz w:val="20"/>
          <w:szCs w:val="20"/>
          <w:lang w:val="sl-SI"/>
        </w:rPr>
      </w:pPr>
    </w:p>
    <w:p w14:paraId="67B197BB" w14:textId="363C46F6" w:rsidR="00A74D30" w:rsidRPr="009B3DCA" w:rsidRDefault="00A74D30" w:rsidP="00A74D30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9B3DCA">
        <w:rPr>
          <w:rFonts w:cs="Arial"/>
          <w:color w:val="auto"/>
          <w:sz w:val="20"/>
          <w:szCs w:val="20"/>
          <w:lang w:val="sl-SI"/>
        </w:rPr>
        <w:t>90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2EBB3404" w14:textId="0539597F" w:rsidR="00B865AE" w:rsidRPr="009B3DCA" w:rsidRDefault="00B865AE" w:rsidP="00B865AE">
      <w:pPr>
        <w:spacing w:line="288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1906D594" w14:textId="77777777" w:rsidR="00943490" w:rsidRDefault="00B865AE" w:rsidP="00943490">
      <w:pPr>
        <w:spacing w:line="288" w:lineRule="auto"/>
        <w:jc w:val="both"/>
        <w:rPr>
          <w:szCs w:val="20"/>
        </w:rPr>
      </w:pPr>
      <w:r w:rsidRPr="009B3DCA">
        <w:rPr>
          <w:szCs w:val="20"/>
        </w:rPr>
        <w:t>Predmet JN mora v celoti ustrezati tehničnemu opisu, ki je naveden v poglavju V</w:t>
      </w:r>
      <w:r w:rsidRPr="009B3DCA">
        <w:rPr>
          <w:b/>
          <w:bCs/>
          <w:szCs w:val="20"/>
        </w:rPr>
        <w:t>.</w:t>
      </w:r>
      <w:r w:rsidRPr="009B3DCA">
        <w:rPr>
          <w:szCs w:val="20"/>
        </w:rPr>
        <w:t xml:space="preserve"> razpisne dokumentacije.</w:t>
      </w:r>
    </w:p>
    <w:p w14:paraId="236B1D10" w14:textId="32F9177D" w:rsidR="00B865AE" w:rsidRPr="009B3DCA" w:rsidRDefault="00B865AE" w:rsidP="00943490">
      <w:pPr>
        <w:spacing w:line="288" w:lineRule="auto"/>
        <w:jc w:val="both"/>
        <w:rPr>
          <w:szCs w:val="20"/>
        </w:rPr>
      </w:pPr>
      <w:r w:rsidRPr="009B3DCA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3D9A7D4E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/>
          <w:sz w:val="20"/>
        </w:rPr>
        <w:sectPr w:rsidR="00B865AE" w:rsidRPr="009B3DCA" w:rsidSect="000B1997">
          <w:pgSz w:w="16840" w:h="11907" w:orient="landscape"/>
          <w:pgMar w:top="709" w:right="1418" w:bottom="1418" w:left="1418" w:header="709" w:footer="709" w:gutter="0"/>
          <w:cols w:space="708"/>
          <w:docGrid w:linePitch="272"/>
        </w:sectPr>
      </w:pPr>
    </w:p>
    <w:p w14:paraId="4DAE6405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9B3DCA">
        <w:rPr>
          <w:rFonts w:cs="Arial"/>
          <w:b/>
          <w:sz w:val="20"/>
        </w:rPr>
        <w:lastRenderedPageBreak/>
        <w:t>PREDRAČUN ENOSTAVNI</w:t>
      </w:r>
    </w:p>
    <w:p w14:paraId="363FEA5C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Cs/>
          <w:sz w:val="20"/>
        </w:rPr>
      </w:pPr>
    </w:p>
    <w:p w14:paraId="4D0E9D65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Cs/>
          <w:sz w:val="20"/>
        </w:rPr>
      </w:pPr>
      <w:r w:rsidRPr="009B3DCA">
        <w:rPr>
          <w:rFonts w:cs="Arial"/>
          <w:b/>
          <w:sz w:val="20"/>
        </w:rPr>
        <w:t>MORS 54/2025-ODP</w:t>
      </w:r>
      <w:r w:rsidRPr="009B3DCA">
        <w:rPr>
          <w:rFonts w:cs="Arial"/>
          <w:bCs/>
          <w:sz w:val="20"/>
        </w:rPr>
        <w:t xml:space="preserve">; Nakup prikolic in zabojnikov za prevoz </w:t>
      </w:r>
    </w:p>
    <w:p w14:paraId="44B8FA97" w14:textId="77777777" w:rsidR="00B865AE" w:rsidRPr="009B3DCA" w:rsidRDefault="00B865AE" w:rsidP="00B865AE">
      <w:pPr>
        <w:spacing w:line="288" w:lineRule="auto"/>
        <w:jc w:val="both"/>
        <w:rPr>
          <w:bCs/>
          <w:szCs w:val="20"/>
        </w:rPr>
      </w:pPr>
    </w:p>
    <w:p w14:paraId="077256F7" w14:textId="1A8DF688" w:rsidR="00B865AE" w:rsidRPr="009B3DCA" w:rsidRDefault="00B865AE" w:rsidP="00B865AE">
      <w:pPr>
        <w:spacing w:line="288" w:lineRule="auto"/>
        <w:jc w:val="both"/>
        <w:rPr>
          <w:bCs/>
          <w:szCs w:val="20"/>
        </w:rPr>
      </w:pPr>
      <w:r w:rsidRPr="009B3DCA">
        <w:rPr>
          <w:bCs/>
          <w:szCs w:val="20"/>
        </w:rPr>
        <w:t xml:space="preserve">PREDMET JAVNEGA NAROČILA – </w:t>
      </w:r>
      <w:r w:rsidRPr="009B3DCA">
        <w:rPr>
          <w:b/>
          <w:szCs w:val="20"/>
        </w:rPr>
        <w:t>SKLOP 5</w:t>
      </w:r>
      <w:r w:rsidRPr="009B3DCA">
        <w:rPr>
          <w:bCs/>
          <w:szCs w:val="20"/>
        </w:rPr>
        <w:t>: Kotalni zabojnik – logistična ploščad za prevoz ISO zabojnikov</w:t>
      </w:r>
    </w:p>
    <w:p w14:paraId="487EE89E" w14:textId="77777777" w:rsidR="00B865AE" w:rsidRPr="009B3DCA" w:rsidRDefault="00B865AE" w:rsidP="00B865AE">
      <w:pPr>
        <w:spacing w:line="288" w:lineRule="auto"/>
        <w:jc w:val="both"/>
        <w:rPr>
          <w:b/>
          <w:szCs w:val="20"/>
        </w:rPr>
      </w:pPr>
    </w:p>
    <w:p w14:paraId="47AED9A7" w14:textId="77777777" w:rsidR="00B865AE" w:rsidRDefault="00B865AE" w:rsidP="00B865AE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>PONUDNIK: ____________________________________________________ ŠTEVILKA PONUDBE: __________________, Z DNE__________________</w:t>
      </w:r>
    </w:p>
    <w:p w14:paraId="3ECDBDDE" w14:textId="77777777" w:rsidR="00981BB6" w:rsidRDefault="00981BB6" w:rsidP="00B865AE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6226"/>
        <w:gridCol w:w="567"/>
        <w:gridCol w:w="993"/>
        <w:gridCol w:w="1134"/>
        <w:gridCol w:w="1134"/>
        <w:gridCol w:w="1559"/>
        <w:gridCol w:w="1984"/>
      </w:tblGrid>
      <w:tr w:rsidR="00981BB6" w:rsidRPr="009B3DCA" w14:paraId="50421B76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BA2AAEC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ZAP.</w:t>
            </w:r>
          </w:p>
          <w:p w14:paraId="3A84103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622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76E670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6172F34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1EB90C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151E260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0A54DBB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20A3D67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866D99C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2CB71BB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07AF712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095DDE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406EF23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7B4ECED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962FEE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05D9BF4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0D8B0A91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2A210A0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5089C47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981BB6" w:rsidRPr="009B3DCA" w14:paraId="7F9811F8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132453B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3AD334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6951EC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CABF6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A1D25E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B44398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35FE0BC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03D6D5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981BB6" w:rsidRPr="009B3DCA" w14:paraId="0D3BF88B" w14:textId="77777777" w:rsidTr="000B1997">
        <w:trPr>
          <w:cantSplit/>
          <w:trHeight w:val="662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4B0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622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86592" w14:textId="3E70A260" w:rsidR="00981BB6" w:rsidRPr="009B3DCA" w:rsidRDefault="00D9709C" w:rsidP="00CF6C68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Kotalni zabojnik – logistična ploščad za prevoz ISO zabojnikov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D3D5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758B9" w14:textId="0B9F34EA" w:rsidR="00981BB6" w:rsidRPr="009B3DCA" w:rsidRDefault="00D9709C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37F8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4F70F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CE22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6C13A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981BB6" w:rsidRPr="009B3DCA" w14:paraId="35D818A1" w14:textId="77777777" w:rsidTr="000B1997">
        <w:trPr>
          <w:cantSplit/>
          <w:trHeight w:val="384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0BAA969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40214D6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7EE61A99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C975D03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5B4F9232" w14:textId="77777777" w:rsidTr="000B1997">
        <w:trPr>
          <w:cantSplit/>
          <w:trHeight w:val="53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E35987A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9275ECE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666CE08C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9EF4148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6AA872F8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0368BDFD" w14:textId="77777777" w:rsidTr="000B1997">
        <w:trPr>
          <w:cantSplit/>
          <w:trHeight w:val="362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6A87CE8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8CC839B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38E1BB68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6DF666A" w14:textId="16B9AC41" w:rsidR="00981BB6" w:rsidRPr="009B3DCA" w:rsidRDefault="00943490" w:rsidP="009E59DD">
            <w:pPr>
              <w:spacing w:line="288" w:lineRule="auto"/>
              <w:jc w:val="center"/>
              <w:rPr>
                <w:b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</w:tbl>
    <w:p w14:paraId="497AFC88" w14:textId="77777777" w:rsidR="00B865AE" w:rsidRPr="009B3DCA" w:rsidRDefault="00B865AE" w:rsidP="00B865AE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0660"/>
      </w:tblGrid>
      <w:tr w:rsidR="009B3DCA" w:rsidRPr="009B3DCA" w14:paraId="07EF2AD2" w14:textId="77777777" w:rsidTr="00105559">
        <w:tc>
          <w:tcPr>
            <w:tcW w:w="3515" w:type="dxa"/>
          </w:tcPr>
          <w:p w14:paraId="0E36C454" w14:textId="77777777" w:rsidR="00B865AE" w:rsidRPr="009B3DCA" w:rsidRDefault="00B865AE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0660" w:type="dxa"/>
          </w:tcPr>
          <w:p w14:paraId="66167E10" w14:textId="77777777" w:rsidR="00B865AE" w:rsidRPr="009B3DCA" w:rsidRDefault="00B865AE" w:rsidP="0028642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Skladišče URSZR, Obvozna cesta 112, Ljubljana - Šentvid</w:t>
            </w:r>
          </w:p>
        </w:tc>
      </w:tr>
      <w:tr w:rsidR="009B3DCA" w:rsidRPr="009B3DCA" w14:paraId="1AC33483" w14:textId="77777777" w:rsidTr="00105559">
        <w:trPr>
          <w:cantSplit/>
          <w:trHeight w:val="213"/>
        </w:trPr>
        <w:tc>
          <w:tcPr>
            <w:tcW w:w="3515" w:type="dxa"/>
          </w:tcPr>
          <w:p w14:paraId="7D4A6931" w14:textId="77777777" w:rsidR="00B865AE" w:rsidRPr="009B3DCA" w:rsidRDefault="00B865AE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0660" w:type="dxa"/>
          </w:tcPr>
          <w:p w14:paraId="2AB271C4" w14:textId="77777777" w:rsidR="00B865AE" w:rsidRPr="009B3DCA" w:rsidRDefault="00B865AE" w:rsidP="0028642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Najkasneje v 30ih dneh. Rok plačila začne teči naslednji dan od uradnega prejema e-računa na naslovu naročnika.</w:t>
            </w:r>
          </w:p>
        </w:tc>
      </w:tr>
      <w:tr w:rsidR="00F76472" w:rsidRPr="009B3DCA" w14:paraId="3B90616B" w14:textId="77777777" w:rsidTr="00105559">
        <w:trPr>
          <w:cantSplit/>
          <w:trHeight w:val="213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776" w14:textId="423E4559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537C" w14:textId="77777777" w:rsidR="00105559" w:rsidRDefault="00F76472" w:rsidP="000B1997">
            <w:pPr>
              <w:spacing w:line="288" w:lineRule="auto"/>
              <w:ind w:right="-1330"/>
              <w:jc w:val="both"/>
              <w:rPr>
                <w:iCs/>
                <w:szCs w:val="20"/>
              </w:rPr>
            </w:pPr>
            <w:r w:rsidRPr="009B3DCA">
              <w:rPr>
                <w:szCs w:val="20"/>
              </w:rPr>
              <w:t>________ koledarskih dni od dneva podpisa pogodbe s strani obeh pogodbenih strank</w:t>
            </w:r>
            <w:r w:rsidR="003C38B3">
              <w:rPr>
                <w:iCs/>
                <w:szCs w:val="20"/>
              </w:rPr>
              <w:t xml:space="preserve"> vendar ne </w:t>
            </w:r>
            <w:r w:rsidR="009C6DA4">
              <w:rPr>
                <w:iCs/>
                <w:szCs w:val="20"/>
              </w:rPr>
              <w:t>kasneje</w:t>
            </w:r>
            <w:r w:rsidR="003C38B3">
              <w:rPr>
                <w:iCs/>
                <w:szCs w:val="20"/>
              </w:rPr>
              <w:t xml:space="preserve"> kot 180 </w:t>
            </w:r>
          </w:p>
          <w:p w14:paraId="1DEA2B6B" w14:textId="446B8EC1" w:rsidR="00F76472" w:rsidRPr="009B3DCA" w:rsidRDefault="003C38B3" w:rsidP="000B1997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iCs/>
                <w:szCs w:val="20"/>
              </w:rPr>
              <w:t>koledarskih dni od dneva obojestranskega podpisa pogodbe.</w:t>
            </w:r>
          </w:p>
        </w:tc>
      </w:tr>
      <w:tr w:rsidR="00F76472" w:rsidRPr="009B3DCA" w14:paraId="08387A58" w14:textId="77777777" w:rsidTr="00105559">
        <w:trPr>
          <w:cantSplit/>
          <w:trHeight w:val="213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7BE5" w14:textId="62342A58" w:rsidR="00F76472" w:rsidRPr="009B3DCA" w:rsidRDefault="000B1997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G</w:t>
            </w:r>
            <w:r w:rsidR="00F76472" w:rsidRPr="009B3DCA">
              <w:rPr>
                <w:b/>
                <w:szCs w:val="20"/>
              </w:rPr>
              <w:t>ARANCIJSKI ROK: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49D" w14:textId="77777777" w:rsidR="00105559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mesecev  (minimalno 24 mesecev) šteto od dneva podpisa kakovostnega prevzema blaga s strani </w:t>
            </w:r>
          </w:p>
          <w:p w14:paraId="1CF1EDB2" w14:textId="59962192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naročnika.</w:t>
            </w:r>
          </w:p>
        </w:tc>
      </w:tr>
      <w:tr w:rsidR="00F76472" w:rsidRPr="009B3DCA" w14:paraId="61C00398" w14:textId="77777777" w:rsidTr="00105559">
        <w:trPr>
          <w:cantSplit/>
          <w:trHeight w:val="161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DC63" w14:textId="75FEF40E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06F1" w14:textId="77777777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________ mesecev (minimalno 10 let) šteto od dneva podpisa kakovostnega prevzema blaga s strani naročnika.</w:t>
            </w:r>
          </w:p>
        </w:tc>
      </w:tr>
    </w:tbl>
    <w:p w14:paraId="48EE8976" w14:textId="77777777" w:rsidR="00B865AE" w:rsidRPr="009B3DCA" w:rsidRDefault="00B865AE" w:rsidP="00B865AE">
      <w:pPr>
        <w:spacing w:line="288" w:lineRule="auto"/>
        <w:rPr>
          <w:b/>
          <w:szCs w:val="20"/>
        </w:rPr>
      </w:pPr>
    </w:p>
    <w:p w14:paraId="2CFF80E7" w14:textId="77777777" w:rsidR="00A74D30" w:rsidRPr="009B3DCA" w:rsidRDefault="00A74D30" w:rsidP="00A74D30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9B3DCA">
        <w:rPr>
          <w:rFonts w:cs="Arial"/>
          <w:color w:val="auto"/>
          <w:sz w:val="20"/>
          <w:szCs w:val="20"/>
          <w:lang w:val="sl-SI"/>
        </w:rPr>
        <w:t>90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130BE85C" w14:textId="05738E54" w:rsidR="00B865AE" w:rsidRPr="009B3DCA" w:rsidRDefault="00B865AE" w:rsidP="00B865AE">
      <w:pPr>
        <w:spacing w:line="288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257BFC82" w14:textId="3D27E2D7" w:rsidR="00B865AE" w:rsidRPr="00B112B8" w:rsidRDefault="00B865AE" w:rsidP="00B112B8">
      <w:pPr>
        <w:spacing w:line="288" w:lineRule="auto"/>
        <w:jc w:val="both"/>
        <w:rPr>
          <w:szCs w:val="20"/>
        </w:rPr>
      </w:pPr>
      <w:r w:rsidRPr="009B3DCA">
        <w:rPr>
          <w:szCs w:val="20"/>
        </w:rPr>
        <w:t>Predmet JN mora v celoti ustrezati tehničnemu opisu, ki je naveden v poglavju V</w:t>
      </w:r>
      <w:r w:rsidRPr="009B3DCA">
        <w:rPr>
          <w:b/>
          <w:bCs/>
          <w:szCs w:val="20"/>
        </w:rPr>
        <w:t>.</w:t>
      </w:r>
      <w:r w:rsidRPr="009B3DCA">
        <w:rPr>
          <w:szCs w:val="20"/>
        </w:rPr>
        <w:t xml:space="preserve"> razpisne dokumentacije.</w:t>
      </w:r>
    </w:p>
    <w:p w14:paraId="2092DFA5" w14:textId="77777777" w:rsidR="00B865AE" w:rsidRPr="009B3DCA" w:rsidRDefault="00B865AE" w:rsidP="00B865AE">
      <w:pPr>
        <w:jc w:val="both"/>
        <w:rPr>
          <w:szCs w:val="20"/>
        </w:rPr>
      </w:pPr>
      <w:r w:rsidRPr="009B3DCA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628B3C8D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/>
          <w:sz w:val="20"/>
        </w:rPr>
        <w:sectPr w:rsidR="00B865AE" w:rsidRPr="009B3DCA" w:rsidSect="000B1997">
          <w:pgSz w:w="16840" w:h="11907" w:orient="landscape"/>
          <w:pgMar w:top="568" w:right="1418" w:bottom="1418" w:left="1418" w:header="709" w:footer="709" w:gutter="0"/>
          <w:cols w:space="708"/>
          <w:docGrid w:linePitch="272"/>
        </w:sectPr>
      </w:pPr>
    </w:p>
    <w:p w14:paraId="0DFF1E30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9B3DCA">
        <w:rPr>
          <w:rFonts w:cs="Arial"/>
          <w:b/>
          <w:sz w:val="20"/>
        </w:rPr>
        <w:lastRenderedPageBreak/>
        <w:t>PREDRAČUN ENOSTAVNI</w:t>
      </w:r>
    </w:p>
    <w:p w14:paraId="0F35DDF3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p w14:paraId="209063D5" w14:textId="77777777" w:rsidR="00B865AE" w:rsidRPr="009B3DCA" w:rsidRDefault="00B865AE" w:rsidP="00B865AE">
      <w:pPr>
        <w:pStyle w:val="BodyText31"/>
        <w:spacing w:line="288" w:lineRule="auto"/>
        <w:jc w:val="left"/>
        <w:rPr>
          <w:rFonts w:cs="Arial"/>
          <w:bCs/>
          <w:sz w:val="20"/>
        </w:rPr>
      </w:pPr>
      <w:r w:rsidRPr="009B3DCA">
        <w:rPr>
          <w:rFonts w:cs="Arial"/>
          <w:b/>
          <w:sz w:val="20"/>
        </w:rPr>
        <w:t>MORS 54/2025-ODP</w:t>
      </w:r>
      <w:r w:rsidRPr="009B3DCA">
        <w:rPr>
          <w:rFonts w:cs="Arial"/>
          <w:bCs/>
          <w:sz w:val="20"/>
        </w:rPr>
        <w:t xml:space="preserve">; Nakup prikolic in zabojnikov za prevoz </w:t>
      </w:r>
    </w:p>
    <w:p w14:paraId="5E52B0D4" w14:textId="77777777" w:rsidR="00B865AE" w:rsidRPr="009B3DCA" w:rsidRDefault="00B865AE" w:rsidP="00B865AE">
      <w:pPr>
        <w:spacing w:line="288" w:lineRule="auto"/>
        <w:jc w:val="both"/>
        <w:rPr>
          <w:bCs/>
          <w:szCs w:val="20"/>
        </w:rPr>
      </w:pPr>
    </w:p>
    <w:p w14:paraId="255695AD" w14:textId="68964153" w:rsidR="00B865AE" w:rsidRPr="009B3DCA" w:rsidRDefault="00B865AE" w:rsidP="00B865AE">
      <w:pPr>
        <w:spacing w:line="288" w:lineRule="auto"/>
        <w:jc w:val="both"/>
        <w:rPr>
          <w:bCs/>
          <w:szCs w:val="20"/>
        </w:rPr>
      </w:pPr>
      <w:r w:rsidRPr="009B3DCA">
        <w:rPr>
          <w:bCs/>
          <w:szCs w:val="20"/>
        </w:rPr>
        <w:t xml:space="preserve">PREDMET JAVNEGA NAROČILA – </w:t>
      </w:r>
      <w:r w:rsidRPr="009B3DCA">
        <w:rPr>
          <w:b/>
          <w:szCs w:val="20"/>
        </w:rPr>
        <w:t>SKLOP 6</w:t>
      </w:r>
      <w:r w:rsidRPr="009B3DCA">
        <w:rPr>
          <w:bCs/>
          <w:szCs w:val="20"/>
        </w:rPr>
        <w:t>: Kotalni zabojnik – univerzalna logistična ploščad za prevoz tovora</w:t>
      </w:r>
    </w:p>
    <w:p w14:paraId="05B8CD77" w14:textId="77777777" w:rsidR="00B865AE" w:rsidRPr="009B3DCA" w:rsidRDefault="00B865AE" w:rsidP="00B865AE">
      <w:pPr>
        <w:spacing w:line="288" w:lineRule="auto"/>
        <w:jc w:val="both"/>
        <w:rPr>
          <w:b/>
          <w:szCs w:val="20"/>
        </w:rPr>
      </w:pPr>
    </w:p>
    <w:p w14:paraId="1DAF09E0" w14:textId="77777777" w:rsidR="00B865AE" w:rsidRDefault="00B865AE" w:rsidP="00B865AE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>PONUDNIK: ____________________________________________________ ŠTEVILKA PONUDBE: __________________, Z DNE__________________</w:t>
      </w:r>
    </w:p>
    <w:p w14:paraId="54B413C7" w14:textId="77777777" w:rsidR="00981BB6" w:rsidRDefault="00981BB6" w:rsidP="00B865AE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365"/>
        <w:gridCol w:w="727"/>
        <w:gridCol w:w="1276"/>
        <w:gridCol w:w="1418"/>
        <w:gridCol w:w="1559"/>
        <w:gridCol w:w="1559"/>
        <w:gridCol w:w="2693"/>
      </w:tblGrid>
      <w:tr w:rsidR="00981BB6" w:rsidRPr="009B3DCA" w14:paraId="6034FA8D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8106EA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ZAP.</w:t>
            </w:r>
          </w:p>
          <w:p w14:paraId="6971C951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3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D4521A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7029262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7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5AAD87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363EABE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D5503E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61835FA0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7F86B80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6040AFF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2CAB85D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B3ABDFB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2797327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6E77780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844E0A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056C9DA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32E9B251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4A6A974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763B68EB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981BB6" w:rsidRPr="009B3DCA" w14:paraId="17F263EA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6B7CE4B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3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60079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11140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63A7CB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CFD52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C30C3A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5CEEE5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E9AE93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981BB6" w:rsidRPr="009B3DCA" w14:paraId="58CE492D" w14:textId="77777777" w:rsidTr="000B1997">
        <w:trPr>
          <w:cantSplit/>
          <w:trHeight w:val="662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B5A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81FCF" w14:textId="7F33FE4C" w:rsidR="00981BB6" w:rsidRPr="009B3DCA" w:rsidRDefault="00D9709C" w:rsidP="00CF6C68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Kotalni zabojnik – univerzalna logistična ploščad za prevoz tovora</w:t>
            </w:r>
          </w:p>
        </w:tc>
        <w:tc>
          <w:tcPr>
            <w:tcW w:w="72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909C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85534" w14:textId="547A34AC" w:rsidR="00981BB6" w:rsidRPr="009B3DCA" w:rsidRDefault="00D9709C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9A42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B341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A8B4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229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981BB6" w:rsidRPr="009B3DCA" w14:paraId="12815BE5" w14:textId="77777777" w:rsidTr="000B1997">
        <w:trPr>
          <w:cantSplit/>
          <w:trHeight w:val="384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DA3323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090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9E8C637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5209199A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269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227F8D2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366F981F" w14:textId="77777777" w:rsidTr="000B1997">
        <w:trPr>
          <w:cantSplit/>
          <w:trHeight w:val="53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7AF1E3C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090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427A68E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602D8FB8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269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EEF6288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50A3C955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23341CBB" w14:textId="77777777" w:rsidTr="000B1997">
        <w:trPr>
          <w:cantSplit/>
          <w:trHeight w:val="503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22BB9B8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090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280CD98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725BFC89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269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DF3F613" w14:textId="1BE64101" w:rsidR="00981BB6" w:rsidRPr="009B3DCA" w:rsidRDefault="00943490" w:rsidP="009E59DD">
            <w:pPr>
              <w:spacing w:line="288" w:lineRule="auto"/>
              <w:jc w:val="center"/>
              <w:rPr>
                <w:b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</w:tbl>
    <w:p w14:paraId="29243807" w14:textId="77777777" w:rsidR="00B865AE" w:rsidRPr="009B3DCA" w:rsidRDefault="00B865AE" w:rsidP="00B865AE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0660"/>
      </w:tblGrid>
      <w:tr w:rsidR="009B3DCA" w:rsidRPr="009B3DCA" w14:paraId="401E63DF" w14:textId="77777777" w:rsidTr="00105559">
        <w:tc>
          <w:tcPr>
            <w:tcW w:w="3515" w:type="dxa"/>
          </w:tcPr>
          <w:p w14:paraId="6D862F65" w14:textId="77777777" w:rsidR="00B865AE" w:rsidRPr="009B3DCA" w:rsidRDefault="00B865AE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0660" w:type="dxa"/>
          </w:tcPr>
          <w:p w14:paraId="4FD52CA4" w14:textId="77777777" w:rsidR="00B865AE" w:rsidRPr="009B3DCA" w:rsidRDefault="00B865AE" w:rsidP="0028642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Skladišče URSZR, Obvozna cesta 112, Ljubljana - Šentvid</w:t>
            </w:r>
          </w:p>
        </w:tc>
      </w:tr>
      <w:tr w:rsidR="009B3DCA" w:rsidRPr="009B3DCA" w14:paraId="4C42B3AF" w14:textId="77777777" w:rsidTr="00105559">
        <w:trPr>
          <w:cantSplit/>
          <w:trHeight w:val="214"/>
        </w:trPr>
        <w:tc>
          <w:tcPr>
            <w:tcW w:w="3515" w:type="dxa"/>
          </w:tcPr>
          <w:p w14:paraId="68EA491C" w14:textId="77777777" w:rsidR="00B865AE" w:rsidRPr="009B3DCA" w:rsidRDefault="00B865AE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0660" w:type="dxa"/>
          </w:tcPr>
          <w:p w14:paraId="7F03B4F9" w14:textId="77777777" w:rsidR="00B865AE" w:rsidRPr="009B3DCA" w:rsidRDefault="00B865AE" w:rsidP="0028642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Najkasneje v 30ih dneh. Rok plačila začne teči naslednji dan od uradnega prejema e-računa na naslovu naročnika.</w:t>
            </w:r>
          </w:p>
        </w:tc>
      </w:tr>
      <w:tr w:rsidR="00F76472" w:rsidRPr="009B3DCA" w14:paraId="1D5D695A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FB4" w14:textId="37476993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25E2" w14:textId="77777777" w:rsidR="00105559" w:rsidRDefault="00F76472" w:rsidP="000B1997">
            <w:pPr>
              <w:spacing w:line="288" w:lineRule="auto"/>
              <w:ind w:right="-1330"/>
              <w:jc w:val="both"/>
              <w:rPr>
                <w:iCs/>
                <w:szCs w:val="20"/>
              </w:rPr>
            </w:pPr>
            <w:r w:rsidRPr="009B3DCA">
              <w:rPr>
                <w:szCs w:val="20"/>
              </w:rPr>
              <w:t>________ koledarskih dni od dneva podpisa pogodbe s strani obeh pogodbenih strank</w:t>
            </w:r>
            <w:r w:rsidR="003C38B3">
              <w:rPr>
                <w:iCs/>
                <w:szCs w:val="20"/>
              </w:rPr>
              <w:t xml:space="preserve"> vendar ne </w:t>
            </w:r>
            <w:r w:rsidR="009C6DA4">
              <w:rPr>
                <w:iCs/>
                <w:szCs w:val="20"/>
              </w:rPr>
              <w:t>kasneje</w:t>
            </w:r>
            <w:r w:rsidR="003C38B3">
              <w:rPr>
                <w:iCs/>
                <w:szCs w:val="20"/>
              </w:rPr>
              <w:t xml:space="preserve"> kot 180 </w:t>
            </w:r>
          </w:p>
          <w:p w14:paraId="398423C7" w14:textId="3D9F9FED" w:rsidR="00F76472" w:rsidRPr="009B3DCA" w:rsidRDefault="003C38B3" w:rsidP="000B1997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iCs/>
                <w:szCs w:val="20"/>
              </w:rPr>
              <w:t>koledarskih dni od dneva obojestranskega podpisa pogodbe.</w:t>
            </w:r>
          </w:p>
        </w:tc>
      </w:tr>
      <w:tr w:rsidR="00F76472" w:rsidRPr="009B3DCA" w14:paraId="6AE1A375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17F" w14:textId="49A9F05D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AEBD" w14:textId="77777777" w:rsidR="00105559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mesecev  (minimalno 24 mesecev) šteto od dneva podpisa kakovostnega prevzema blaga s strani </w:t>
            </w:r>
          </w:p>
          <w:p w14:paraId="1DE164B8" w14:textId="5EA10FC4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naročnika.</w:t>
            </w:r>
          </w:p>
        </w:tc>
      </w:tr>
      <w:tr w:rsidR="00F76472" w:rsidRPr="009B3DCA" w14:paraId="224A5766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B7EC" w14:textId="656E4F9A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CC87" w14:textId="77777777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________ mesecev (minimalno 10 let) šteto od dneva podpisa kakovostnega prevzema blaga s strani naročnika.</w:t>
            </w:r>
          </w:p>
        </w:tc>
      </w:tr>
    </w:tbl>
    <w:p w14:paraId="1E09A8BF" w14:textId="77777777" w:rsidR="00B865AE" w:rsidRPr="009B3DCA" w:rsidRDefault="00B865AE" w:rsidP="00B865AE">
      <w:pPr>
        <w:spacing w:line="288" w:lineRule="auto"/>
        <w:rPr>
          <w:b/>
          <w:szCs w:val="20"/>
        </w:rPr>
      </w:pPr>
    </w:p>
    <w:p w14:paraId="47A0483C" w14:textId="3A40487D" w:rsidR="00A74D30" w:rsidRPr="009B3DCA" w:rsidRDefault="00A74D30" w:rsidP="00943490">
      <w:pPr>
        <w:pStyle w:val="Telobesedila2"/>
        <w:spacing w:line="288" w:lineRule="auto"/>
        <w:ind w:right="-578"/>
        <w:rPr>
          <w:szCs w:val="20"/>
          <w:u w:val="single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9B3DCA">
        <w:rPr>
          <w:rFonts w:cs="Arial"/>
          <w:color w:val="auto"/>
          <w:sz w:val="20"/>
          <w:szCs w:val="20"/>
          <w:lang w:val="sl-SI"/>
        </w:rPr>
        <w:t>90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296CC84C" w14:textId="3E362008" w:rsidR="00B865AE" w:rsidRPr="009B3DCA" w:rsidRDefault="00B865AE" w:rsidP="00B865AE">
      <w:pPr>
        <w:spacing w:line="288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18F9AB86" w14:textId="77777777" w:rsidR="00943490" w:rsidRDefault="00B865AE" w:rsidP="00943490">
      <w:pPr>
        <w:spacing w:line="288" w:lineRule="auto"/>
        <w:jc w:val="both"/>
        <w:rPr>
          <w:szCs w:val="20"/>
        </w:rPr>
      </w:pPr>
      <w:r w:rsidRPr="009B3DCA">
        <w:rPr>
          <w:szCs w:val="20"/>
        </w:rPr>
        <w:t>Predmet JN mora v celoti ustrezati tehničnemu opisu, ki je naveden v poglavju V</w:t>
      </w:r>
      <w:r w:rsidRPr="009B3DCA">
        <w:rPr>
          <w:b/>
          <w:bCs/>
          <w:szCs w:val="20"/>
        </w:rPr>
        <w:t>.</w:t>
      </w:r>
      <w:r w:rsidRPr="009B3DCA">
        <w:rPr>
          <w:szCs w:val="20"/>
        </w:rPr>
        <w:t xml:space="preserve"> razpisne dokumentacije.</w:t>
      </w:r>
    </w:p>
    <w:p w14:paraId="79821225" w14:textId="10A159AB" w:rsidR="00B865AE" w:rsidRPr="00B112B8" w:rsidRDefault="00B865AE" w:rsidP="00943490">
      <w:pPr>
        <w:spacing w:line="288" w:lineRule="auto"/>
        <w:jc w:val="both"/>
        <w:rPr>
          <w:szCs w:val="20"/>
        </w:rPr>
      </w:pPr>
      <w:r w:rsidRPr="009B3DCA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sectPr w:rsidR="00B865AE" w:rsidRPr="00B112B8" w:rsidSect="000B1997">
      <w:pgSz w:w="16840" w:h="11907" w:orient="landscape"/>
      <w:pgMar w:top="56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6A4EC" w14:textId="77777777" w:rsidR="002C4734" w:rsidRDefault="002C4734">
      <w:r>
        <w:separator/>
      </w:r>
    </w:p>
  </w:endnote>
  <w:endnote w:type="continuationSeparator" w:id="0">
    <w:p w14:paraId="55EDD00E" w14:textId="77777777" w:rsidR="002C4734" w:rsidRDefault="002C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B88A7" w14:textId="77777777" w:rsidR="002C4734" w:rsidRDefault="002C4734">
      <w:r>
        <w:separator/>
      </w:r>
    </w:p>
  </w:footnote>
  <w:footnote w:type="continuationSeparator" w:id="0">
    <w:p w14:paraId="509356E5" w14:textId="77777777" w:rsidR="002C4734" w:rsidRDefault="002C4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0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4229954">
    <w:abstractNumId w:val="7"/>
  </w:num>
  <w:num w:numId="2" w16cid:durableId="1335959616">
    <w:abstractNumId w:val="27"/>
  </w:num>
  <w:num w:numId="3" w16cid:durableId="1207373443">
    <w:abstractNumId w:val="29"/>
  </w:num>
  <w:num w:numId="4" w16cid:durableId="1283926883">
    <w:abstractNumId w:val="21"/>
  </w:num>
  <w:num w:numId="5" w16cid:durableId="26727164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0035561">
    <w:abstractNumId w:val="14"/>
  </w:num>
  <w:num w:numId="7" w16cid:durableId="1965429201">
    <w:abstractNumId w:val="26"/>
    <w:lvlOverride w:ilvl="0">
      <w:startOverride w:val="1"/>
    </w:lvlOverride>
  </w:num>
  <w:num w:numId="8" w16cid:durableId="765929486">
    <w:abstractNumId w:val="38"/>
  </w:num>
  <w:num w:numId="9" w16cid:durableId="633874827">
    <w:abstractNumId w:val="6"/>
  </w:num>
  <w:num w:numId="10" w16cid:durableId="1309630614">
    <w:abstractNumId w:val="22"/>
  </w:num>
  <w:num w:numId="11" w16cid:durableId="1919051165">
    <w:abstractNumId w:val="18"/>
  </w:num>
  <w:num w:numId="12" w16cid:durableId="1062218620">
    <w:abstractNumId w:val="30"/>
  </w:num>
  <w:num w:numId="13" w16cid:durableId="1856339091">
    <w:abstractNumId w:val="10"/>
  </w:num>
  <w:num w:numId="14" w16cid:durableId="1077745249">
    <w:abstractNumId w:val="28"/>
  </w:num>
  <w:num w:numId="15" w16cid:durableId="169800072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217293">
    <w:abstractNumId w:val="32"/>
  </w:num>
  <w:num w:numId="17" w16cid:durableId="723675271">
    <w:abstractNumId w:val="11"/>
  </w:num>
  <w:num w:numId="18" w16cid:durableId="37612397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3707771">
    <w:abstractNumId w:val="24"/>
  </w:num>
  <w:num w:numId="20" w16cid:durableId="425198368">
    <w:abstractNumId w:val="8"/>
  </w:num>
  <w:num w:numId="21" w16cid:durableId="277369656">
    <w:abstractNumId w:val="33"/>
  </w:num>
  <w:num w:numId="22" w16cid:durableId="1721175784">
    <w:abstractNumId w:val="19"/>
  </w:num>
  <w:num w:numId="23" w16cid:durableId="2132943015">
    <w:abstractNumId w:val="37"/>
  </w:num>
  <w:num w:numId="24" w16cid:durableId="1245408460">
    <w:abstractNumId w:val="36"/>
  </w:num>
  <w:num w:numId="25" w16cid:durableId="1534417494">
    <w:abstractNumId w:val="34"/>
  </w:num>
  <w:num w:numId="26" w16cid:durableId="1293251924">
    <w:abstractNumId w:val="0"/>
  </w:num>
  <w:num w:numId="27" w16cid:durableId="2056537063">
    <w:abstractNumId w:val="12"/>
  </w:num>
  <w:num w:numId="28" w16cid:durableId="336033662">
    <w:abstractNumId w:val="23"/>
  </w:num>
  <w:num w:numId="29" w16cid:durableId="1239826901">
    <w:abstractNumId w:val="9"/>
  </w:num>
  <w:num w:numId="30" w16cid:durableId="1217357601">
    <w:abstractNumId w:val="14"/>
  </w:num>
  <w:num w:numId="31" w16cid:durableId="144704852">
    <w:abstractNumId w:val="0"/>
  </w:num>
  <w:num w:numId="32" w16cid:durableId="2032027215">
    <w:abstractNumId w:val="5"/>
  </w:num>
  <w:num w:numId="33" w16cid:durableId="1773817223">
    <w:abstractNumId w:val="31"/>
  </w:num>
  <w:num w:numId="34" w16cid:durableId="1833057913">
    <w:abstractNumId w:val="38"/>
  </w:num>
  <w:num w:numId="35" w16cid:durableId="1631783029">
    <w:abstractNumId w:val="3"/>
  </w:num>
  <w:num w:numId="36" w16cid:durableId="20381215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5974054">
    <w:abstractNumId w:val="37"/>
  </w:num>
  <w:num w:numId="38" w16cid:durableId="482165937">
    <w:abstractNumId w:val="2"/>
  </w:num>
  <w:num w:numId="39" w16cid:durableId="153763605">
    <w:abstractNumId w:val="35"/>
  </w:num>
  <w:num w:numId="40" w16cid:durableId="396174634">
    <w:abstractNumId w:val="1"/>
  </w:num>
  <w:num w:numId="41" w16cid:durableId="1627453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171365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21873961">
    <w:abstractNumId w:val="20"/>
  </w:num>
  <w:num w:numId="44" w16cid:durableId="17738657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0235E"/>
    <w:rsid w:val="00022B2B"/>
    <w:rsid w:val="00044246"/>
    <w:rsid w:val="00052A70"/>
    <w:rsid w:val="000614CC"/>
    <w:rsid w:val="000658A6"/>
    <w:rsid w:val="000724BE"/>
    <w:rsid w:val="00073114"/>
    <w:rsid w:val="000733EA"/>
    <w:rsid w:val="000828B0"/>
    <w:rsid w:val="00095B18"/>
    <w:rsid w:val="000A2090"/>
    <w:rsid w:val="000A2652"/>
    <w:rsid w:val="000A5AC4"/>
    <w:rsid w:val="000B1997"/>
    <w:rsid w:val="000C2D2F"/>
    <w:rsid w:val="000E39E7"/>
    <w:rsid w:val="000E3F0C"/>
    <w:rsid w:val="000F327C"/>
    <w:rsid w:val="00104CB7"/>
    <w:rsid w:val="00104F9A"/>
    <w:rsid w:val="00105559"/>
    <w:rsid w:val="00110720"/>
    <w:rsid w:val="00117611"/>
    <w:rsid w:val="00133913"/>
    <w:rsid w:val="0013638D"/>
    <w:rsid w:val="001376A5"/>
    <w:rsid w:val="001415C0"/>
    <w:rsid w:val="00141C73"/>
    <w:rsid w:val="00143070"/>
    <w:rsid w:val="00155D39"/>
    <w:rsid w:val="001609F6"/>
    <w:rsid w:val="00177457"/>
    <w:rsid w:val="001A4DEB"/>
    <w:rsid w:val="001B22CF"/>
    <w:rsid w:val="001B4134"/>
    <w:rsid w:val="001C046A"/>
    <w:rsid w:val="001C7259"/>
    <w:rsid w:val="001C7DB2"/>
    <w:rsid w:val="001D217E"/>
    <w:rsid w:val="00215929"/>
    <w:rsid w:val="002276D6"/>
    <w:rsid w:val="00236169"/>
    <w:rsid w:val="00251B4E"/>
    <w:rsid w:val="00260A55"/>
    <w:rsid w:val="00271A92"/>
    <w:rsid w:val="00284F71"/>
    <w:rsid w:val="00285CFF"/>
    <w:rsid w:val="002A7278"/>
    <w:rsid w:val="002B0C00"/>
    <w:rsid w:val="002C4734"/>
    <w:rsid w:val="002D326E"/>
    <w:rsid w:val="002E4515"/>
    <w:rsid w:val="002F5E2E"/>
    <w:rsid w:val="002F6207"/>
    <w:rsid w:val="003037E5"/>
    <w:rsid w:val="003079CD"/>
    <w:rsid w:val="00312D43"/>
    <w:rsid w:val="00314A21"/>
    <w:rsid w:val="00321450"/>
    <w:rsid w:val="0035685D"/>
    <w:rsid w:val="003638EF"/>
    <w:rsid w:val="00363EED"/>
    <w:rsid w:val="003A1FA3"/>
    <w:rsid w:val="003B46DB"/>
    <w:rsid w:val="003B74EC"/>
    <w:rsid w:val="003C38B3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C60DF"/>
    <w:rsid w:val="004D53DE"/>
    <w:rsid w:val="004E5C5A"/>
    <w:rsid w:val="004F3279"/>
    <w:rsid w:val="004F348D"/>
    <w:rsid w:val="00501087"/>
    <w:rsid w:val="0050757D"/>
    <w:rsid w:val="00512A1B"/>
    <w:rsid w:val="0053466D"/>
    <w:rsid w:val="005363E3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3CD2"/>
    <w:rsid w:val="005A415B"/>
    <w:rsid w:val="005C2F87"/>
    <w:rsid w:val="005C32BE"/>
    <w:rsid w:val="005C425F"/>
    <w:rsid w:val="005D1DA9"/>
    <w:rsid w:val="005D29EF"/>
    <w:rsid w:val="005D2D68"/>
    <w:rsid w:val="005D4D3E"/>
    <w:rsid w:val="005D6411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72A5E"/>
    <w:rsid w:val="00675D6A"/>
    <w:rsid w:val="00686818"/>
    <w:rsid w:val="006A2413"/>
    <w:rsid w:val="006B02AC"/>
    <w:rsid w:val="006C1AAE"/>
    <w:rsid w:val="006D70E0"/>
    <w:rsid w:val="006F5963"/>
    <w:rsid w:val="00716326"/>
    <w:rsid w:val="00737595"/>
    <w:rsid w:val="0074064E"/>
    <w:rsid w:val="00746438"/>
    <w:rsid w:val="0075074F"/>
    <w:rsid w:val="007522E3"/>
    <w:rsid w:val="00756038"/>
    <w:rsid w:val="00757F85"/>
    <w:rsid w:val="00763FBA"/>
    <w:rsid w:val="00775506"/>
    <w:rsid w:val="00777D63"/>
    <w:rsid w:val="007872E1"/>
    <w:rsid w:val="00792784"/>
    <w:rsid w:val="007A1A9C"/>
    <w:rsid w:val="007C4E23"/>
    <w:rsid w:val="007E7AC5"/>
    <w:rsid w:val="00801754"/>
    <w:rsid w:val="00813A8F"/>
    <w:rsid w:val="00835E33"/>
    <w:rsid w:val="00842F03"/>
    <w:rsid w:val="00850B5B"/>
    <w:rsid w:val="00862287"/>
    <w:rsid w:val="00863710"/>
    <w:rsid w:val="0087068B"/>
    <w:rsid w:val="008714EB"/>
    <w:rsid w:val="00892C6D"/>
    <w:rsid w:val="008B1C8A"/>
    <w:rsid w:val="008C24F6"/>
    <w:rsid w:val="008D0ED8"/>
    <w:rsid w:val="008D70C7"/>
    <w:rsid w:val="008E0167"/>
    <w:rsid w:val="008F2E71"/>
    <w:rsid w:val="00900588"/>
    <w:rsid w:val="009009F2"/>
    <w:rsid w:val="009163BF"/>
    <w:rsid w:val="00930321"/>
    <w:rsid w:val="00933456"/>
    <w:rsid w:val="00940F7A"/>
    <w:rsid w:val="00943490"/>
    <w:rsid w:val="00955621"/>
    <w:rsid w:val="00956082"/>
    <w:rsid w:val="00957B4F"/>
    <w:rsid w:val="00975EA1"/>
    <w:rsid w:val="00981BB6"/>
    <w:rsid w:val="00984D8C"/>
    <w:rsid w:val="009A0E2F"/>
    <w:rsid w:val="009A50D3"/>
    <w:rsid w:val="009A76AA"/>
    <w:rsid w:val="009B0CFB"/>
    <w:rsid w:val="009B3DCA"/>
    <w:rsid w:val="009C05EB"/>
    <w:rsid w:val="009C0CFD"/>
    <w:rsid w:val="009C6DA4"/>
    <w:rsid w:val="009D1FDB"/>
    <w:rsid w:val="009E59DD"/>
    <w:rsid w:val="009F3950"/>
    <w:rsid w:val="00A169BE"/>
    <w:rsid w:val="00A318A4"/>
    <w:rsid w:val="00A4527E"/>
    <w:rsid w:val="00A4734D"/>
    <w:rsid w:val="00A64009"/>
    <w:rsid w:val="00A7200E"/>
    <w:rsid w:val="00A74D30"/>
    <w:rsid w:val="00A859A4"/>
    <w:rsid w:val="00AB13C1"/>
    <w:rsid w:val="00AC126D"/>
    <w:rsid w:val="00AF6FF7"/>
    <w:rsid w:val="00B04188"/>
    <w:rsid w:val="00B112B8"/>
    <w:rsid w:val="00B3373F"/>
    <w:rsid w:val="00B55200"/>
    <w:rsid w:val="00B63F3F"/>
    <w:rsid w:val="00B64A39"/>
    <w:rsid w:val="00B820FF"/>
    <w:rsid w:val="00B865AE"/>
    <w:rsid w:val="00BA262A"/>
    <w:rsid w:val="00BA2B34"/>
    <w:rsid w:val="00BB543A"/>
    <w:rsid w:val="00BC2603"/>
    <w:rsid w:val="00BC290F"/>
    <w:rsid w:val="00BD13FA"/>
    <w:rsid w:val="00BE0739"/>
    <w:rsid w:val="00BF5127"/>
    <w:rsid w:val="00C71E95"/>
    <w:rsid w:val="00C80B25"/>
    <w:rsid w:val="00C81391"/>
    <w:rsid w:val="00CA2081"/>
    <w:rsid w:val="00CA237B"/>
    <w:rsid w:val="00CC4F56"/>
    <w:rsid w:val="00CF1F3B"/>
    <w:rsid w:val="00CF3A99"/>
    <w:rsid w:val="00D235AE"/>
    <w:rsid w:val="00D324AD"/>
    <w:rsid w:val="00D401E3"/>
    <w:rsid w:val="00D45F48"/>
    <w:rsid w:val="00D47A29"/>
    <w:rsid w:val="00D55666"/>
    <w:rsid w:val="00D702F1"/>
    <w:rsid w:val="00D84404"/>
    <w:rsid w:val="00D9709C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B1A"/>
    <w:rsid w:val="00E74FA2"/>
    <w:rsid w:val="00E8415C"/>
    <w:rsid w:val="00E9545B"/>
    <w:rsid w:val="00EC26B3"/>
    <w:rsid w:val="00F007D5"/>
    <w:rsid w:val="00F24F7E"/>
    <w:rsid w:val="00F25C19"/>
    <w:rsid w:val="00F346BB"/>
    <w:rsid w:val="00F564FA"/>
    <w:rsid w:val="00F61035"/>
    <w:rsid w:val="00F64C91"/>
    <w:rsid w:val="00F70612"/>
    <w:rsid w:val="00F76472"/>
    <w:rsid w:val="00F95848"/>
    <w:rsid w:val="00FB73E9"/>
    <w:rsid w:val="00FC2959"/>
    <w:rsid w:val="00FC2A53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76472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uiPriority w:val="99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  <w:style w:type="paragraph" w:styleId="Revizija">
    <w:name w:val="Revision"/>
    <w:hidden/>
    <w:uiPriority w:val="99"/>
    <w:semiHidden/>
    <w:rsid w:val="00981BB6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A1D0-F1C8-445A-BE9B-F1C2E49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130</TotalTime>
  <Pages>6</Pages>
  <Words>1429</Words>
  <Characters>8737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KOCJANČIČ Nina</cp:lastModifiedBy>
  <cp:revision>15</cp:revision>
  <cp:lastPrinted>2016-08-22T05:47:00Z</cp:lastPrinted>
  <dcterms:created xsi:type="dcterms:W3CDTF">2025-03-11T11:14:00Z</dcterms:created>
  <dcterms:modified xsi:type="dcterms:W3CDTF">2025-04-11T06:15:00Z</dcterms:modified>
</cp:coreProperties>
</file>